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A00" w:rsidRDefault="00A01A00" w:rsidP="003C4C3E">
      <w:pPr>
        <w:spacing w:after="0" w:line="240" w:lineRule="auto"/>
        <w:ind w:firstLine="567"/>
        <w:jc w:val="right"/>
        <w:rPr>
          <w:rFonts w:ascii="Times New Roman" w:hAnsi="Times New Roman"/>
          <w:i/>
          <w:sz w:val="28"/>
          <w:szCs w:val="28"/>
          <w:u w:val="single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Pr="009E1B35" w:rsidRDefault="00A01A00" w:rsidP="00752419">
      <w:pPr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noProof/>
        </w:rPr>
        <w:t xml:space="preserve">                                  </w:t>
      </w:r>
      <w:r w:rsidRPr="00592F1B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ППО (вектор) черная" style="width:66.75pt;height:75.75pt;visibility:visible">
            <v:imagedata r:id="rId7" o:title=""/>
          </v:shape>
        </w:pict>
      </w:r>
      <w:r>
        <w:rPr>
          <w:rFonts w:ascii="Times New Roman" w:hAnsi="Times New Roman"/>
          <w:noProof/>
        </w:rPr>
        <w:t xml:space="preserve">                  </w:t>
      </w:r>
      <w:r w:rsidRPr="009E1B35">
        <w:rPr>
          <w:rFonts w:ascii="Times New Roman" w:hAnsi="Times New Roman"/>
          <w:b/>
          <w:noProof/>
          <w:sz w:val="28"/>
          <w:szCs w:val="28"/>
        </w:rPr>
        <w:t>ПРОЕКТ</w:t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0A0"/>
      </w:tblPr>
      <w:tblGrid>
        <w:gridCol w:w="9606"/>
      </w:tblGrid>
      <w:tr w:rsidR="00A01A00" w:rsidRPr="00592F1B" w:rsidTr="00725457">
        <w:trPr>
          <w:trHeight w:val="471"/>
        </w:trPr>
        <w:tc>
          <w:tcPr>
            <w:tcW w:w="9606" w:type="dxa"/>
          </w:tcPr>
          <w:p w:rsidR="00A01A00" w:rsidRPr="00592F1B" w:rsidRDefault="00A01A00" w:rsidP="00725457">
            <w:pPr>
              <w:spacing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92F1B">
              <w:rPr>
                <w:rFonts w:ascii="Times New Roman" w:hAnsi="Times New Roman"/>
                <w:b/>
                <w:sz w:val="36"/>
                <w:szCs w:val="36"/>
              </w:rPr>
              <w:t>АДМИНИСТРАЦИЯ</w:t>
            </w:r>
          </w:p>
          <w:p w:rsidR="00A01A00" w:rsidRPr="00592F1B" w:rsidRDefault="00A01A00" w:rsidP="0072545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  <w:r w:rsidRPr="00592F1B">
              <w:rPr>
                <w:rFonts w:ascii="Times New Roman" w:hAnsi="Times New Roman"/>
                <w:b/>
                <w:sz w:val="36"/>
                <w:szCs w:val="36"/>
              </w:rPr>
              <w:t>АНУЧИНСКОГО СЕЛЬСОВЕТА</w:t>
            </w:r>
          </w:p>
        </w:tc>
      </w:tr>
      <w:tr w:rsidR="00A01A00" w:rsidRPr="00592F1B" w:rsidTr="00725457">
        <w:trPr>
          <w:trHeight w:val="474"/>
        </w:trPr>
        <w:tc>
          <w:tcPr>
            <w:tcW w:w="9606" w:type="dxa"/>
          </w:tcPr>
          <w:p w:rsidR="00A01A00" w:rsidRPr="00592F1B" w:rsidRDefault="00A01A00" w:rsidP="00725457">
            <w:pPr>
              <w:spacing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92F1B">
              <w:rPr>
                <w:rFonts w:ascii="Times New Roman" w:hAnsi="Times New Roman"/>
                <w:b/>
                <w:sz w:val="36"/>
                <w:szCs w:val="36"/>
              </w:rPr>
              <w:t>КАМЕНСКОГО РАЙОНА ПЕНЗЕНСКОЙ ОБЛАСТИ</w:t>
            </w:r>
          </w:p>
        </w:tc>
      </w:tr>
      <w:tr w:rsidR="00A01A00" w:rsidRPr="00592F1B" w:rsidTr="00725457">
        <w:trPr>
          <w:trHeight w:val="80"/>
        </w:trPr>
        <w:tc>
          <w:tcPr>
            <w:tcW w:w="9606" w:type="dxa"/>
          </w:tcPr>
          <w:p w:rsidR="00A01A00" w:rsidRDefault="00A01A00" w:rsidP="0072545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32"/>
                <w:szCs w:val="32"/>
              </w:rPr>
            </w:pPr>
          </w:p>
          <w:p w:rsidR="00A01A00" w:rsidRPr="00592F1B" w:rsidRDefault="00A01A00" w:rsidP="00725457">
            <w:pPr>
              <w:spacing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92F1B">
              <w:rPr>
                <w:rFonts w:ascii="Times New Roman" w:hAnsi="Times New Roman"/>
                <w:b/>
                <w:bCs/>
                <w:kern w:val="2"/>
                <w:sz w:val="32"/>
                <w:szCs w:val="32"/>
              </w:rPr>
              <w:t>ПОСТАНОВЛЕНИЕ</w:t>
            </w:r>
          </w:p>
        </w:tc>
      </w:tr>
    </w:tbl>
    <w:p w:rsidR="00A01A00" w:rsidRPr="00592F1B" w:rsidRDefault="00A01A00" w:rsidP="00752419">
      <w:pPr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290"/>
        <w:gridCol w:w="2890"/>
        <w:gridCol w:w="405"/>
        <w:gridCol w:w="1156"/>
      </w:tblGrid>
      <w:tr w:rsidR="00A01A00" w:rsidRPr="00592F1B" w:rsidTr="00725457">
        <w:trPr>
          <w:trHeight w:val="311"/>
          <w:jc w:val="center"/>
        </w:trPr>
        <w:tc>
          <w:tcPr>
            <w:tcW w:w="290" w:type="dxa"/>
            <w:vAlign w:val="bottom"/>
          </w:tcPr>
          <w:p w:rsidR="00A01A00" w:rsidRPr="00592F1B" w:rsidRDefault="00A01A00" w:rsidP="00725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F1B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01A00" w:rsidRPr="00592F1B" w:rsidRDefault="00A01A00" w:rsidP="00725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01A00" w:rsidRPr="00592F1B" w:rsidRDefault="00A01A00" w:rsidP="00725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F1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01A00" w:rsidRPr="00592F1B" w:rsidRDefault="00A01A00" w:rsidP="00725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1A00" w:rsidRPr="00592F1B" w:rsidTr="00725457">
        <w:trPr>
          <w:trHeight w:val="271"/>
          <w:jc w:val="center"/>
        </w:trPr>
        <w:tc>
          <w:tcPr>
            <w:tcW w:w="4740" w:type="dxa"/>
            <w:gridSpan w:val="4"/>
          </w:tcPr>
          <w:p w:rsidR="00A01A00" w:rsidRPr="00592F1B" w:rsidRDefault="00A01A00" w:rsidP="007254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Pr="00592F1B">
              <w:rPr>
                <w:rFonts w:ascii="Times New Roman" w:hAnsi="Times New Roman"/>
                <w:sz w:val="24"/>
                <w:szCs w:val="24"/>
              </w:rPr>
              <w:t>с.Анучино</w:t>
            </w:r>
          </w:p>
        </w:tc>
      </w:tr>
    </w:tbl>
    <w:p w:rsidR="00A01A00" w:rsidRPr="00592F1B" w:rsidRDefault="00A01A00" w:rsidP="00752419">
      <w:pPr>
        <w:jc w:val="both"/>
        <w:rPr>
          <w:rFonts w:ascii="Times New Roman" w:hAnsi="Times New Roman"/>
          <w:sz w:val="28"/>
          <w:szCs w:val="28"/>
        </w:rPr>
      </w:pPr>
    </w:p>
    <w:p w:rsidR="00A01A00" w:rsidRPr="00752419" w:rsidRDefault="00A01A00" w:rsidP="00752419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52419">
        <w:rPr>
          <w:rFonts w:ascii="Times New Roman" w:hAnsi="Times New Roman"/>
          <w:b/>
          <w:sz w:val="28"/>
          <w:szCs w:val="28"/>
        </w:rPr>
        <w:t>О проекте постановления администрации Анучинского сельсовета Каменского района Пензенской области «</w:t>
      </w:r>
      <w:r w:rsidRPr="00752419">
        <w:rPr>
          <w:rFonts w:ascii="Times New Roman" w:hAnsi="Times New Roman"/>
          <w:b/>
          <w:position w:val="-2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Pr="00752419">
        <w:rPr>
          <w:rFonts w:ascii="Times New Roman" w:hAnsi="Times New Roman"/>
          <w:b/>
          <w:sz w:val="28"/>
          <w:szCs w:val="28"/>
          <w:lang w:eastAsia="ru-RU"/>
        </w:rPr>
        <w:t>Признание садового дома жилым домом или жилого дома садовым домом»</w:t>
      </w:r>
    </w:p>
    <w:p w:rsidR="00A01A00" w:rsidRDefault="00A01A00" w:rsidP="00752419">
      <w:pPr>
        <w:pStyle w:val="ConsPlusTitle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A01A00" w:rsidRDefault="00A01A00" w:rsidP="007524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709D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Федеральным </w:t>
      </w:r>
      <w:hyperlink r:id="rId8" w:history="1">
        <w:r w:rsidRPr="000908C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13709D">
        <w:rPr>
          <w:rFonts w:ascii="Times New Roman" w:hAnsi="Times New Roman" w:cs="Times New Roman"/>
          <w:color w:val="auto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Pr="0013709D">
        <w:rPr>
          <w:rFonts w:ascii="Times New Roman" w:hAnsi="Times New Roman" w:cs="Times New Roman"/>
          <w:sz w:val="28"/>
          <w:szCs w:val="28"/>
        </w:rPr>
        <w:t xml:space="preserve">постановлениями администрации </w:t>
      </w:r>
      <w:r w:rsidRPr="00752419">
        <w:rPr>
          <w:rFonts w:ascii="Times New Roman" w:hAnsi="Times New Roman" w:cs="Times New Roman"/>
          <w:sz w:val="28"/>
          <w:szCs w:val="28"/>
        </w:rPr>
        <w:t>Анучинского сельсовета Каменского района Пензенской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</w:rPr>
        <w:t xml:space="preserve"> </w:t>
      </w:r>
      <w:r w:rsidRPr="0013709D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12.12.2018 № 136 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«О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б утверждении 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-2"/>
          <w:sz w:val="28"/>
          <w:szCs w:val="28"/>
        </w:rPr>
        <w:t>Порядка разработки  и утверждения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административных регламентов предоставления муниципальных услуг </w:t>
      </w:r>
      <w:r>
        <w:rPr>
          <w:rFonts w:ascii="Times New Roman" w:hAnsi="Times New Roman" w:cs="Times New Roman"/>
          <w:position w:val="-2"/>
          <w:sz w:val="28"/>
          <w:szCs w:val="28"/>
        </w:rPr>
        <w:t>а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дминистра</w:t>
      </w:r>
      <w:r>
        <w:rPr>
          <w:rFonts w:ascii="Times New Roman" w:hAnsi="Times New Roman" w:cs="Times New Roman"/>
          <w:position w:val="-2"/>
          <w:sz w:val="28"/>
          <w:szCs w:val="28"/>
        </w:rPr>
        <w:t>ции Анучинского сельсовета Каменского района Пензенской области», от 28.02.2019 № 14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br/>
        <w:t>«Об утверждении Реестра муниципальных услуг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(функций) Анучинского сельсовета Каменского района Пензенской области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>Уставом</w:t>
      </w:r>
      <w:r w:rsidRPr="0013709D">
        <w:rPr>
          <w:rFonts w:ascii="Times New Roman" w:hAnsi="Times New Roman" w:cs="Times New Roman"/>
          <w:sz w:val="28"/>
          <w:szCs w:val="28"/>
        </w:rPr>
        <w:t xml:space="preserve"> </w:t>
      </w:r>
      <w:r w:rsidRPr="00752419">
        <w:rPr>
          <w:rFonts w:ascii="Times New Roman" w:hAnsi="Times New Roman" w:cs="Times New Roman"/>
          <w:sz w:val="28"/>
          <w:szCs w:val="28"/>
        </w:rPr>
        <w:t>Анучинского сельсовета Каменского района Пензенской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01A00" w:rsidRDefault="00A01A00" w:rsidP="007524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1A00" w:rsidRDefault="00A01A00" w:rsidP="00752419">
      <w:pPr>
        <w:pStyle w:val="ConsPlusNormal"/>
        <w:ind w:firstLine="540"/>
        <w:jc w:val="center"/>
        <w:rPr>
          <w:rFonts w:ascii="Times New Roman" w:hAnsi="Times New Roman"/>
          <w:b/>
          <w:color w:val="000000"/>
          <w:position w:val="-2"/>
          <w:sz w:val="28"/>
        </w:rPr>
      </w:pPr>
      <w:r>
        <w:rPr>
          <w:rFonts w:ascii="Times New Roman" w:hAnsi="Times New Roman"/>
          <w:b/>
          <w:color w:val="000000"/>
          <w:position w:val="-2"/>
          <w:sz w:val="28"/>
        </w:rPr>
        <w:t>администрация Анучинск</w:t>
      </w:r>
      <w:r w:rsidRPr="004021AA">
        <w:rPr>
          <w:rFonts w:ascii="Times New Roman" w:hAnsi="Times New Roman"/>
          <w:b/>
          <w:color w:val="000000"/>
          <w:position w:val="-2"/>
          <w:sz w:val="28"/>
        </w:rPr>
        <w:t>ого  сельсовета Каменского района</w:t>
      </w:r>
    </w:p>
    <w:p w:rsidR="00A01A00" w:rsidRPr="00752419" w:rsidRDefault="00A01A00" w:rsidP="0075241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position w:val="-2"/>
          <w:sz w:val="28"/>
        </w:rPr>
        <w:t xml:space="preserve"> </w:t>
      </w:r>
      <w:r w:rsidRPr="004021AA">
        <w:rPr>
          <w:rFonts w:ascii="Times New Roman" w:hAnsi="Times New Roman"/>
          <w:b/>
          <w:color w:val="000000"/>
          <w:position w:val="-2"/>
          <w:sz w:val="28"/>
        </w:rPr>
        <w:t>Пензенской области постановляет:</w:t>
      </w:r>
    </w:p>
    <w:p w:rsidR="00A01A00" w:rsidRDefault="00A01A00" w:rsidP="00752419">
      <w:pPr>
        <w:tabs>
          <w:tab w:val="left" w:pos="9921"/>
        </w:tabs>
        <w:spacing w:after="0" w:line="240" w:lineRule="auto"/>
        <w:ind w:right="140"/>
        <w:jc w:val="both"/>
        <w:rPr>
          <w:rFonts w:ascii="Times New Roman" w:eastAsia="Times New Roman" w:hAnsi="Times New Roman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               </w:t>
      </w:r>
    </w:p>
    <w:p w:rsidR="00A01A00" w:rsidRPr="00752419" w:rsidRDefault="00A01A00" w:rsidP="00752419">
      <w:pPr>
        <w:tabs>
          <w:tab w:val="left" w:pos="9921"/>
        </w:tabs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             </w:t>
      </w:r>
      <w:r w:rsidRPr="00E601DB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1. Утвердить прилагаемый административный регламент </w:t>
      </w:r>
      <w:r>
        <w:rPr>
          <w:rFonts w:ascii="Times New Roman" w:hAnsi="Times New Roman"/>
          <w:spacing w:val="-5"/>
          <w:sz w:val="28"/>
          <w:szCs w:val="28"/>
          <w:lang w:eastAsia="ru-RU"/>
        </w:rPr>
        <w:t xml:space="preserve"> предоставления</w:t>
      </w:r>
      <w:r w:rsidRPr="00E601DB">
        <w:rPr>
          <w:rFonts w:ascii="Times New Roman" w:hAnsi="Times New Roman"/>
          <w:spacing w:val="-5"/>
          <w:sz w:val="28"/>
          <w:szCs w:val="28"/>
          <w:lang w:eastAsia="ru-RU"/>
        </w:rPr>
        <w:t xml:space="preserve"> муниципальной услуги </w:t>
      </w:r>
      <w:r w:rsidRPr="00752419">
        <w:rPr>
          <w:rFonts w:ascii="Times New Roman" w:hAnsi="Times New Roman"/>
          <w:position w:val="-2"/>
          <w:sz w:val="28"/>
          <w:szCs w:val="28"/>
        </w:rPr>
        <w:t>«</w:t>
      </w:r>
      <w:r w:rsidRPr="00752419">
        <w:rPr>
          <w:rFonts w:ascii="Times New Roman" w:hAnsi="Times New Roman"/>
          <w:sz w:val="28"/>
          <w:szCs w:val="28"/>
          <w:lang w:eastAsia="ru-RU"/>
        </w:rPr>
        <w:t>Признание садового дома жилым домом или жилого дома садовым домом»</w:t>
      </w:r>
    </w:p>
    <w:p w:rsidR="00A01A00" w:rsidRDefault="00A01A00" w:rsidP="007524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5"/>
          <w:sz w:val="28"/>
          <w:szCs w:val="28"/>
          <w:lang w:eastAsia="ru-RU"/>
        </w:rPr>
      </w:pPr>
    </w:p>
    <w:p w:rsidR="00A01A00" w:rsidRPr="00592F1B" w:rsidRDefault="00A01A00" w:rsidP="007524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92F1B">
        <w:rPr>
          <w:rFonts w:ascii="Times New Roman" w:hAnsi="Times New Roman"/>
          <w:sz w:val="28"/>
          <w:szCs w:val="28"/>
        </w:rPr>
        <w:t>2.Опубликовать настоящее постановление в информационном бюллетене Анучинского сельсовета Каменского района Пензенской области «Анучинские ведомости» и разместить на официальном сайте администрации Анучинского сельсовета Каменского района Пензенской области в информационно-телекоммуникационнй сети «Интернет».</w:t>
      </w:r>
    </w:p>
    <w:p w:rsidR="00A01A00" w:rsidRDefault="00A01A00" w:rsidP="0075241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592F1B">
        <w:rPr>
          <w:rFonts w:ascii="Times New Roman" w:hAnsi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A01A00" w:rsidRPr="00DC47F6" w:rsidRDefault="00A01A00" w:rsidP="0075241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C47F6">
        <w:rPr>
          <w:rFonts w:ascii="Times New Roman" w:hAnsi="Times New Roman"/>
          <w:sz w:val="28"/>
          <w:szCs w:val="28"/>
        </w:rPr>
        <w:t xml:space="preserve">  4. Контроль за исполнением настоящего постановления возложить на главу администрации Анучинского сельсовета</w:t>
      </w:r>
      <w:r w:rsidRPr="00DC47F6">
        <w:rPr>
          <w:rStyle w:val="apple-style-span"/>
          <w:rFonts w:ascii="Times New Roman" w:hAnsi="Times New Roman"/>
          <w:sz w:val="28"/>
          <w:szCs w:val="28"/>
        </w:rPr>
        <w:t xml:space="preserve"> </w:t>
      </w:r>
      <w:r w:rsidRPr="00DC47F6">
        <w:rPr>
          <w:rFonts w:ascii="Times New Roman" w:hAnsi="Times New Roman"/>
          <w:sz w:val="28"/>
          <w:szCs w:val="28"/>
        </w:rPr>
        <w:t>Каменского района Пензенской области.</w:t>
      </w:r>
    </w:p>
    <w:p w:rsidR="00A01A00" w:rsidRPr="00592F1B" w:rsidRDefault="00A01A00" w:rsidP="00752419">
      <w:pPr>
        <w:jc w:val="both"/>
        <w:rPr>
          <w:rFonts w:ascii="Times New Roman" w:hAnsi="Times New Roman"/>
          <w:sz w:val="28"/>
          <w:szCs w:val="28"/>
        </w:rPr>
      </w:pPr>
    </w:p>
    <w:p w:rsidR="00A01A00" w:rsidRPr="00592F1B" w:rsidRDefault="00A01A00" w:rsidP="00752419">
      <w:pPr>
        <w:jc w:val="both"/>
        <w:rPr>
          <w:rFonts w:ascii="Times New Roman" w:hAnsi="Times New Roman"/>
          <w:sz w:val="28"/>
          <w:szCs w:val="28"/>
        </w:rPr>
      </w:pPr>
    </w:p>
    <w:p w:rsidR="00A01A00" w:rsidRPr="009B0FFD" w:rsidRDefault="00A01A00" w:rsidP="00752419">
      <w:pPr>
        <w:rPr>
          <w:rFonts w:ascii="Times New Roman" w:hAnsi="Times New Roman"/>
          <w:sz w:val="28"/>
          <w:szCs w:val="28"/>
        </w:rPr>
      </w:pPr>
      <w:r w:rsidRPr="009B0FFD">
        <w:rPr>
          <w:rFonts w:ascii="Times New Roman" w:hAnsi="Times New Roman"/>
          <w:sz w:val="28"/>
          <w:szCs w:val="28"/>
        </w:rPr>
        <w:t>Глава администрации</w:t>
      </w:r>
    </w:p>
    <w:p w:rsidR="00A01A00" w:rsidRPr="009B0FFD" w:rsidRDefault="00A01A00" w:rsidP="00752419">
      <w:pPr>
        <w:rPr>
          <w:rFonts w:ascii="Times New Roman" w:hAnsi="Times New Roman"/>
          <w:sz w:val="28"/>
          <w:szCs w:val="28"/>
        </w:rPr>
      </w:pPr>
      <w:r w:rsidRPr="009B0FFD">
        <w:rPr>
          <w:rFonts w:ascii="Times New Roman" w:hAnsi="Times New Roman"/>
          <w:sz w:val="28"/>
          <w:szCs w:val="28"/>
        </w:rPr>
        <w:t xml:space="preserve">Анучинского сельсовета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B0FFD">
        <w:rPr>
          <w:rFonts w:ascii="Times New Roman" w:hAnsi="Times New Roman"/>
          <w:sz w:val="28"/>
          <w:szCs w:val="28"/>
        </w:rPr>
        <w:t xml:space="preserve">     А.С.Юдин                                  </w:t>
      </w:r>
    </w:p>
    <w:p w:rsidR="00A01A00" w:rsidRPr="00592F1B" w:rsidRDefault="00A01A00" w:rsidP="00752419">
      <w:p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  <w:r w:rsidRPr="00592F1B">
        <w:rPr>
          <w:rFonts w:ascii="Times New Roman" w:hAnsi="Times New Roman"/>
          <w:noProof/>
        </w:rPr>
        <w:pict>
          <v:shape id="_x0000_i1026" type="#_x0000_t75" alt="Герб ППО (вектор) черная" style="width:66.75pt;height:75.75pt;visibility:visible">
            <v:imagedata r:id="rId7" o:title=""/>
          </v:shape>
        </w:pict>
      </w:r>
    </w:p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0A0"/>
      </w:tblPr>
      <w:tblGrid>
        <w:gridCol w:w="9606"/>
      </w:tblGrid>
      <w:tr w:rsidR="00A01A00" w:rsidRPr="00592F1B" w:rsidTr="00725457">
        <w:trPr>
          <w:trHeight w:val="471"/>
        </w:trPr>
        <w:tc>
          <w:tcPr>
            <w:tcW w:w="9606" w:type="dxa"/>
          </w:tcPr>
          <w:p w:rsidR="00A01A00" w:rsidRPr="00592F1B" w:rsidRDefault="00A01A00" w:rsidP="00725457">
            <w:pPr>
              <w:spacing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92F1B">
              <w:rPr>
                <w:rFonts w:ascii="Times New Roman" w:hAnsi="Times New Roman"/>
                <w:b/>
                <w:sz w:val="36"/>
                <w:szCs w:val="36"/>
              </w:rPr>
              <w:t>АДМИНИСТРАЦИЯ</w:t>
            </w:r>
          </w:p>
          <w:p w:rsidR="00A01A00" w:rsidRPr="00592F1B" w:rsidRDefault="00A01A00" w:rsidP="00725457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36"/>
                <w:szCs w:val="36"/>
              </w:rPr>
            </w:pPr>
            <w:r w:rsidRPr="00592F1B">
              <w:rPr>
                <w:rFonts w:ascii="Times New Roman" w:hAnsi="Times New Roman"/>
                <w:b/>
                <w:sz w:val="36"/>
                <w:szCs w:val="36"/>
              </w:rPr>
              <w:t>АНУЧИНСКОГО СЕЛЬСОВЕТА</w:t>
            </w:r>
          </w:p>
        </w:tc>
      </w:tr>
      <w:tr w:rsidR="00A01A00" w:rsidRPr="00592F1B" w:rsidTr="00725457">
        <w:trPr>
          <w:trHeight w:val="474"/>
        </w:trPr>
        <w:tc>
          <w:tcPr>
            <w:tcW w:w="9606" w:type="dxa"/>
          </w:tcPr>
          <w:p w:rsidR="00A01A00" w:rsidRPr="00592F1B" w:rsidRDefault="00A01A00" w:rsidP="00725457">
            <w:pPr>
              <w:spacing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92F1B">
              <w:rPr>
                <w:rFonts w:ascii="Times New Roman" w:hAnsi="Times New Roman"/>
                <w:b/>
                <w:sz w:val="36"/>
                <w:szCs w:val="36"/>
              </w:rPr>
              <w:t>КАМЕНСКОГО РАЙОНА ПЕНЗЕНСКОЙ ОБЛАСТИ</w:t>
            </w:r>
          </w:p>
        </w:tc>
      </w:tr>
      <w:tr w:rsidR="00A01A00" w:rsidRPr="00592F1B" w:rsidTr="00725457">
        <w:trPr>
          <w:trHeight w:val="80"/>
        </w:trPr>
        <w:tc>
          <w:tcPr>
            <w:tcW w:w="9606" w:type="dxa"/>
          </w:tcPr>
          <w:p w:rsidR="00A01A00" w:rsidRDefault="00A01A00" w:rsidP="0072545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32"/>
                <w:szCs w:val="32"/>
              </w:rPr>
            </w:pPr>
          </w:p>
          <w:p w:rsidR="00A01A00" w:rsidRPr="00592F1B" w:rsidRDefault="00A01A00" w:rsidP="00725457">
            <w:pPr>
              <w:spacing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92F1B">
              <w:rPr>
                <w:rFonts w:ascii="Times New Roman" w:hAnsi="Times New Roman"/>
                <w:b/>
                <w:bCs/>
                <w:kern w:val="2"/>
                <w:sz w:val="32"/>
                <w:szCs w:val="32"/>
              </w:rPr>
              <w:t>ПОСТАНОВЛЕНИЕ</w:t>
            </w:r>
          </w:p>
        </w:tc>
      </w:tr>
    </w:tbl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pPr w:leftFromText="180" w:rightFromText="180" w:vertAnchor="text" w:horzAnchor="margin" w:tblpXSpec="center" w:tblpY="248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A01A00" w:rsidRPr="006541BD" w:rsidTr="00A857B8">
        <w:tc>
          <w:tcPr>
            <w:tcW w:w="284" w:type="dxa"/>
            <w:vAlign w:val="bottom"/>
          </w:tcPr>
          <w:p w:rsidR="00A01A00" w:rsidRPr="006541BD" w:rsidRDefault="00A01A00" w:rsidP="00A857B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41BD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01A00" w:rsidRPr="006541BD" w:rsidRDefault="00A01A00" w:rsidP="00A857B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A01A00" w:rsidRPr="006541BD" w:rsidRDefault="00A01A00" w:rsidP="00A857B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41BD">
              <w:rPr>
                <w:rFonts w:ascii="Times New Roman" w:hAnsi="Times New Roman"/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01A00" w:rsidRPr="006541BD" w:rsidRDefault="00A01A00" w:rsidP="00A857B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1A00" w:rsidRPr="006541BD" w:rsidTr="00A857B8">
        <w:tc>
          <w:tcPr>
            <w:tcW w:w="4650" w:type="dxa"/>
            <w:gridSpan w:val="4"/>
          </w:tcPr>
          <w:p w:rsidR="00A01A00" w:rsidRPr="00A857B8" w:rsidRDefault="00A01A00" w:rsidP="00A857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B8">
              <w:rPr>
                <w:rFonts w:ascii="Times New Roman" w:hAnsi="Times New Roman"/>
                <w:sz w:val="24"/>
                <w:szCs w:val="24"/>
              </w:rPr>
              <w:t xml:space="preserve">с. Анучино </w:t>
            </w:r>
          </w:p>
        </w:tc>
      </w:tr>
    </w:tbl>
    <w:p w:rsidR="00A01A00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Pr="003C4C3E" w:rsidRDefault="00A01A00" w:rsidP="003C4C3E">
      <w:pPr>
        <w:jc w:val="center"/>
        <w:rPr>
          <w:rFonts w:ascii="Times New Roman" w:hAnsi="Times New Roman"/>
          <w:b/>
          <w:sz w:val="10"/>
          <w:szCs w:val="10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A01A00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sz w:val="28"/>
          <w:szCs w:val="28"/>
          <w:lang w:eastAsia="ru-RU"/>
        </w:rPr>
        <w:t>Об утверждении административного регламента предоставления</w:t>
      </w:r>
    </w:p>
    <w:p w:rsidR="00A01A00" w:rsidRPr="003C4C3E" w:rsidRDefault="00A01A00" w:rsidP="003C4C3E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sz w:val="28"/>
          <w:szCs w:val="28"/>
          <w:lang w:eastAsia="ru-RU"/>
        </w:rPr>
        <w:t>муниципальной услуги «Признание садового дома жилым домом или жилого дома садовым домом»</w:t>
      </w:r>
    </w:p>
    <w:p w:rsidR="00A01A00" w:rsidRPr="003C4C3E" w:rsidRDefault="00A01A00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01A00" w:rsidRPr="00A857B8" w:rsidRDefault="00A01A00" w:rsidP="00B87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709D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Федеральным </w:t>
      </w:r>
      <w:hyperlink r:id="rId9" w:history="1">
        <w:r w:rsidRPr="000908C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13709D">
        <w:rPr>
          <w:rFonts w:ascii="Times New Roman" w:hAnsi="Times New Roman" w:cs="Times New Roman"/>
          <w:color w:val="auto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Pr="0013709D">
        <w:rPr>
          <w:rFonts w:ascii="Times New Roman" w:hAnsi="Times New Roman" w:cs="Times New Roman"/>
          <w:sz w:val="28"/>
          <w:szCs w:val="28"/>
        </w:rPr>
        <w:t xml:space="preserve">постановлениями администрации </w:t>
      </w:r>
      <w:r w:rsidRPr="00A857B8">
        <w:rPr>
          <w:rFonts w:ascii="Times New Roman" w:hAnsi="Times New Roman" w:cs="Times New Roman"/>
          <w:sz w:val="28"/>
          <w:szCs w:val="28"/>
        </w:rPr>
        <w:t xml:space="preserve">Анучинского сельсовета Каменсокго района Пензенской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12.12.2018 № 136 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«О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б утверждении 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-2"/>
          <w:sz w:val="28"/>
          <w:szCs w:val="28"/>
        </w:rPr>
        <w:t>Порядка разработки  и утверждения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административных регламентов предоставления муниципальных услуг </w:t>
      </w:r>
      <w:r>
        <w:rPr>
          <w:rFonts w:ascii="Times New Roman" w:hAnsi="Times New Roman" w:cs="Times New Roman"/>
          <w:position w:val="-2"/>
          <w:sz w:val="28"/>
          <w:szCs w:val="28"/>
        </w:rPr>
        <w:t>а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дминистра</w:t>
      </w:r>
      <w:r>
        <w:rPr>
          <w:rFonts w:ascii="Times New Roman" w:hAnsi="Times New Roman" w:cs="Times New Roman"/>
          <w:position w:val="-2"/>
          <w:sz w:val="28"/>
          <w:szCs w:val="28"/>
        </w:rPr>
        <w:t>ции Анучинского сельсовета Каменского района Пензенской области», от 28.02.2019 № 14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br/>
        <w:t>«Об утверждении Реестра муниципальных услуг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(функций) Анучинского сельсовета Каменского района Пензенской области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»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Уставом</w:t>
      </w:r>
      <w:r w:rsidRPr="0013709D">
        <w:rPr>
          <w:rFonts w:ascii="Times New Roman" w:hAnsi="Times New Roman" w:cs="Times New Roman"/>
          <w:sz w:val="28"/>
          <w:szCs w:val="28"/>
        </w:rPr>
        <w:t xml:space="preserve"> </w:t>
      </w:r>
      <w:r w:rsidRPr="00A857B8">
        <w:rPr>
          <w:rFonts w:ascii="Times New Roman" w:hAnsi="Times New Roman" w:cs="Times New Roman"/>
          <w:sz w:val="28"/>
          <w:szCs w:val="28"/>
        </w:rPr>
        <w:t xml:space="preserve">Анучинского сельсовета Каменского района Пензенской области, </w:t>
      </w:r>
    </w:p>
    <w:p w:rsidR="00A01A00" w:rsidRDefault="00A01A00" w:rsidP="00B87D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B87D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57B8">
        <w:rPr>
          <w:rFonts w:ascii="Times New Roman" w:hAnsi="Times New Roman"/>
          <w:b/>
          <w:sz w:val="28"/>
          <w:szCs w:val="28"/>
          <w:lang w:eastAsia="ru-RU"/>
        </w:rPr>
        <w:t>администрация Анучинского сельсовета Каменского района</w:t>
      </w:r>
    </w:p>
    <w:p w:rsidR="00A01A00" w:rsidRPr="00B87DAC" w:rsidRDefault="00A01A00" w:rsidP="00B87DAC">
      <w:pPr>
        <w:widowControl w:val="0"/>
        <w:autoSpaceDE w:val="0"/>
        <w:autoSpaceDN w:val="0"/>
        <w:spacing w:after="0" w:line="240" w:lineRule="auto"/>
        <w:jc w:val="center"/>
        <w:rPr>
          <w:rFonts w:cs="Calibri"/>
          <w:lang w:eastAsia="ru-RU"/>
        </w:rPr>
      </w:pPr>
      <w:r w:rsidRPr="00A857B8">
        <w:rPr>
          <w:rFonts w:ascii="Times New Roman" w:hAnsi="Times New Roman"/>
          <w:b/>
          <w:sz w:val="28"/>
          <w:szCs w:val="28"/>
          <w:lang w:eastAsia="ru-RU"/>
        </w:rPr>
        <w:t xml:space="preserve"> Пензенской области</w:t>
      </w:r>
      <w:r w:rsidRPr="00A857B8">
        <w:rPr>
          <w:rFonts w:ascii="Times New Roman" w:hAnsi="Times New Roman"/>
          <w:b/>
          <w:i/>
          <w:lang w:eastAsia="ru-RU"/>
        </w:rPr>
        <w:t xml:space="preserve">  </w:t>
      </w:r>
      <w:r w:rsidRPr="00A857B8">
        <w:rPr>
          <w:rFonts w:ascii="Times New Roman" w:hAnsi="Times New Roman"/>
          <w:b/>
          <w:sz w:val="28"/>
          <w:szCs w:val="28"/>
          <w:lang w:eastAsia="ru-RU"/>
        </w:rPr>
        <w:t>постановляет</w:t>
      </w:r>
      <w:r w:rsidRPr="003C4C3E">
        <w:rPr>
          <w:rFonts w:ascii="Times New Roman" w:hAnsi="Times New Roman"/>
          <w:sz w:val="28"/>
          <w:szCs w:val="28"/>
          <w:lang w:eastAsia="ru-RU"/>
        </w:rPr>
        <w:t>:</w:t>
      </w:r>
    </w:p>
    <w:p w:rsidR="00A01A00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1. Утвердить прилагаемый административный </w:t>
      </w:r>
      <w:hyperlink r:id="rId10" w:anchor="P31" w:history="1">
        <w:r w:rsidRPr="003C4C3E">
          <w:rPr>
            <w:rFonts w:ascii="Times New Roman" w:hAnsi="Times New Roman"/>
            <w:sz w:val="28"/>
            <w:szCs w:val="28"/>
            <w:lang w:eastAsia="ru-RU"/>
          </w:rPr>
          <w:t>регламент</w:t>
        </w:r>
      </w:hyperlink>
      <w:r>
        <w:t xml:space="preserve"> </w:t>
      </w:r>
      <w:r w:rsidRPr="003C4C3E">
        <w:rPr>
          <w:rFonts w:ascii="Times New Roman" w:hAnsi="Times New Roman"/>
          <w:bCs/>
          <w:sz w:val="28"/>
          <w:szCs w:val="28"/>
        </w:rPr>
        <w:t>предоставления муниципальной услуги «Признание садового дома жилым домом или жилого дома садовым домом</w:t>
      </w:r>
      <w:r w:rsidRPr="003C4C3E">
        <w:rPr>
          <w:rFonts w:ascii="Times New Roman" w:hAnsi="Times New Roman"/>
          <w:sz w:val="28"/>
          <w:szCs w:val="28"/>
          <w:lang w:eastAsia="ru-RU"/>
        </w:rPr>
        <w:t>».</w:t>
      </w:r>
    </w:p>
    <w:p w:rsidR="00A01A00" w:rsidRPr="003C4C3E" w:rsidRDefault="00A01A00" w:rsidP="003C4C3E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3C4C3E"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Опубликовать настоящее постановление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в информационном</w:t>
      </w:r>
      <w:r w:rsidRPr="00A857B8">
        <w:rPr>
          <w:rFonts w:ascii="Times New Roman" w:hAnsi="Times New Roman"/>
          <w:sz w:val="28"/>
          <w:szCs w:val="28"/>
        </w:rPr>
        <w:t xml:space="preserve"> </w:t>
      </w:r>
      <w:r w:rsidRPr="00592F1B">
        <w:rPr>
          <w:rFonts w:ascii="Times New Roman" w:hAnsi="Times New Roman"/>
          <w:sz w:val="28"/>
          <w:szCs w:val="28"/>
        </w:rPr>
        <w:t>бюллетене Анучинского сельсовета Каменского района Пензенской области «Анучинские ведомости» и разместить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3C4C3E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и на официальном сайте администрации </w:t>
      </w:r>
      <w:r w:rsidRPr="00A857B8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Анучинского сельсовета Каменского района Пензенской области </w:t>
      </w:r>
      <w:r w:rsidRPr="003C4C3E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в информационно-телекоммуникационной сети «Интернет».</w:t>
      </w:r>
    </w:p>
    <w:p w:rsidR="00A01A00" w:rsidRPr="00F51F13" w:rsidRDefault="00A01A00" w:rsidP="005A07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51F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 Настоящее постановление вступает </w:t>
      </w:r>
      <w:r w:rsidRPr="000A561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силу со </w:t>
      </w:r>
      <w:r w:rsidRPr="00F51F13">
        <w:rPr>
          <w:rFonts w:ascii="Times New Roman" w:hAnsi="Times New Roman"/>
          <w:color w:val="000000"/>
          <w:sz w:val="28"/>
          <w:szCs w:val="28"/>
          <w:lang w:eastAsia="ru-RU"/>
        </w:rPr>
        <w:t>дня его официального опубликования, за исключением пункта 2.23 Административного регламента.</w:t>
      </w:r>
    </w:p>
    <w:p w:rsidR="00A01A00" w:rsidRPr="00F51F13" w:rsidRDefault="00A01A00" w:rsidP="005A07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51F13">
        <w:rPr>
          <w:rFonts w:ascii="Times New Roman" w:hAnsi="Times New Roman"/>
          <w:color w:val="000000"/>
          <w:sz w:val="28"/>
          <w:szCs w:val="28"/>
          <w:lang w:eastAsia="ru-RU"/>
        </w:rPr>
        <w:t>Пункт 2.23 Административного регламента вступает в силу, а пункт 2.22 Административного регламента утрачивает силу с 01.07.2020.</w:t>
      </w:r>
    </w:p>
    <w:p w:rsidR="00A01A00" w:rsidRDefault="00A01A00" w:rsidP="000802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Calibri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4. Контроль за исполнением настоящего постановления возложить на </w:t>
      </w:r>
      <w:r>
        <w:rPr>
          <w:rFonts w:ascii="Times New Roman" w:hAnsi="Times New Roman"/>
          <w:sz w:val="28"/>
          <w:szCs w:val="28"/>
          <w:lang w:eastAsia="ru-RU"/>
        </w:rPr>
        <w:t>Главу администрации Анучинского сельсовета Каменского района Пензенской области.</w:t>
      </w:r>
    </w:p>
    <w:p w:rsidR="00A01A00" w:rsidRPr="003C4C3E" w:rsidRDefault="00A01A00" w:rsidP="000802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3C4C3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</w:p>
    <w:p w:rsidR="00A01A00" w:rsidRDefault="00A01A00" w:rsidP="003C4C3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</w:p>
    <w:p w:rsidR="00A01A00" w:rsidRDefault="00A01A00" w:rsidP="003C4C3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</w:p>
    <w:p w:rsidR="00A01A00" w:rsidRDefault="00A01A00" w:rsidP="00A857B8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Глава администрации </w:t>
      </w:r>
      <w:r w:rsidRPr="00A857B8">
        <w:rPr>
          <w:rFonts w:ascii="Times New Roman" w:hAnsi="Times New Roman"/>
          <w:color w:val="00000A"/>
          <w:sz w:val="28"/>
          <w:szCs w:val="28"/>
          <w:lang w:eastAsia="ar-SA"/>
        </w:rPr>
        <w:t>Анучинского сельсовета</w:t>
      </w:r>
    </w:p>
    <w:p w:rsidR="00A01A00" w:rsidRPr="00A857B8" w:rsidRDefault="00A01A00" w:rsidP="00A857B8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both"/>
        <w:rPr>
          <w:rFonts w:ascii="Times New Roman" w:hAnsi="Times New Roman"/>
          <w:i/>
          <w:color w:val="00000A"/>
          <w:sz w:val="20"/>
          <w:szCs w:val="20"/>
          <w:lang w:eastAsia="ar-SA"/>
        </w:rPr>
      </w:pPr>
      <w:r w:rsidRPr="00A857B8">
        <w:rPr>
          <w:rFonts w:ascii="Times New Roman" w:hAnsi="Times New Roman"/>
          <w:color w:val="00000A"/>
          <w:sz w:val="28"/>
          <w:szCs w:val="28"/>
          <w:lang w:eastAsia="ar-SA"/>
        </w:rPr>
        <w:t>Каменского района Пензенской области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                                            А.С.Юдин</w:t>
      </w: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  <w:bookmarkStart w:id="0" w:name="P31"/>
      <w:bookmarkEnd w:id="0"/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</w:p>
    <w:p w:rsidR="00A01A00" w:rsidRPr="00BE2240" w:rsidRDefault="00A01A00" w:rsidP="007771AB">
      <w:pPr>
        <w:tabs>
          <w:tab w:val="left" w:pos="9921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  <w:r w:rsidRPr="00BE2240">
        <w:rPr>
          <w:rFonts w:ascii="Times New Roman" w:hAnsi="Times New Roman"/>
          <w:sz w:val="28"/>
          <w:szCs w:val="28"/>
          <w:lang w:eastAsia="ru-RU"/>
        </w:rPr>
        <w:t>Утвержден</w:t>
      </w:r>
    </w:p>
    <w:p w:rsidR="00A01A00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4C3E">
        <w:rPr>
          <w:rFonts w:ascii="Times New Roman" w:hAnsi="Times New Roman"/>
          <w:color w:val="000000"/>
          <w:sz w:val="28"/>
          <w:szCs w:val="28"/>
          <w:lang w:eastAsia="ru-RU"/>
        </w:rPr>
        <w:t>постановлени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ем</w:t>
      </w:r>
      <w:r w:rsidRPr="003C4C3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администрации </w:t>
      </w:r>
    </w:p>
    <w:p w:rsidR="00A01A00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857B8">
        <w:rPr>
          <w:rFonts w:ascii="Times New Roman" w:hAnsi="Times New Roman"/>
          <w:sz w:val="28"/>
          <w:szCs w:val="28"/>
          <w:lang w:eastAsia="ru-RU"/>
        </w:rPr>
        <w:t>Анучинского сельсовета Каменского района</w:t>
      </w:r>
    </w:p>
    <w:p w:rsidR="00A01A00" w:rsidRPr="00A857B8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857B8">
        <w:rPr>
          <w:rFonts w:ascii="Times New Roman" w:hAnsi="Times New Roman"/>
          <w:sz w:val="28"/>
          <w:szCs w:val="28"/>
          <w:lang w:eastAsia="ru-RU"/>
        </w:rPr>
        <w:t xml:space="preserve"> Пензенской области</w:t>
      </w:r>
    </w:p>
    <w:p w:rsidR="00A01A00" w:rsidRPr="00A857B8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857B8">
        <w:rPr>
          <w:rFonts w:ascii="Times New Roman" w:hAnsi="Times New Roman"/>
          <w:color w:val="000000"/>
          <w:sz w:val="28"/>
          <w:szCs w:val="28"/>
          <w:lang w:eastAsia="ru-RU"/>
        </w:rPr>
        <w:t>от__________ № ________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предоставления муниципальной услуги «Признание садового дома жилым домом или жилого дома садовым домом»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sz w:val="28"/>
          <w:szCs w:val="28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I. Общие положения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Предмет регулирования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01A00" w:rsidRPr="003C4C3E" w:rsidRDefault="00A01A00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1.1. Административный регламент предоставления муниципальной услуги «Признание садового дома жилым домом или жилого дома садовым домом» (далее - Административный регламент) устанавливает сроки и последовательность административных процедур (действий),порядок и стандарт предоставления муниципальной услуги осуществляемых Администрацией </w:t>
      </w:r>
      <w:r w:rsidRPr="007770ED">
        <w:rPr>
          <w:rFonts w:ascii="Times New Roman" w:hAnsi="Times New Roman"/>
          <w:sz w:val="28"/>
          <w:szCs w:val="28"/>
        </w:rPr>
        <w:t>Анучинского сельсовета Каменского района Пензенской области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C4C3E">
        <w:rPr>
          <w:rFonts w:ascii="Times New Roman" w:hAnsi="Times New Roman"/>
          <w:sz w:val="28"/>
          <w:szCs w:val="28"/>
          <w:lang w:eastAsia="ru-RU"/>
        </w:rPr>
        <w:t>(далее - Администрация) в процессе предоставления муниципальной услуги «Признание садового дома жилым домом или жилого дома садовым домом» (далее - муниципальная услуга).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Круг заявителей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01A00" w:rsidRPr="003C4C3E" w:rsidRDefault="00A01A00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P45"/>
      <w:bookmarkEnd w:id="1"/>
      <w:r w:rsidRPr="003C4C3E">
        <w:rPr>
          <w:rFonts w:ascii="Times New Roman" w:hAnsi="Times New Roman"/>
          <w:sz w:val="28"/>
          <w:szCs w:val="28"/>
          <w:lang w:eastAsia="ru-RU"/>
        </w:rPr>
        <w:t xml:space="preserve">1.2. Заявителями являются - собственники садового или жилого дома, расположенного на территории </w:t>
      </w:r>
      <w:r w:rsidRPr="007770ED">
        <w:rPr>
          <w:rFonts w:ascii="Times New Roman" w:hAnsi="Times New Roman"/>
          <w:sz w:val="28"/>
          <w:szCs w:val="28"/>
        </w:rPr>
        <w:t>Анучинского сельсовета Каменского района Пензенской области</w:t>
      </w:r>
      <w:r w:rsidRPr="007770E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(далее – заявители). </w:t>
      </w:r>
    </w:p>
    <w:p w:rsidR="00A01A00" w:rsidRPr="003C4C3E" w:rsidRDefault="00A01A00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:rsidR="00A01A00" w:rsidRPr="003C4C3E" w:rsidRDefault="00A01A00" w:rsidP="00E123AA">
      <w:pPr>
        <w:widowControl w:val="0"/>
        <w:autoSpaceDE w:val="0"/>
        <w:autoSpaceDN w:val="0"/>
        <w:spacing w:after="0" w:line="240" w:lineRule="auto"/>
        <w:ind w:right="14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01A00" w:rsidRPr="00BD23FF" w:rsidRDefault="00A01A00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BD23FF">
        <w:rPr>
          <w:rFonts w:ascii="Times New Roman" w:hAnsi="Times New Roman"/>
          <w:b/>
          <w:sz w:val="28"/>
          <w:szCs w:val="28"/>
          <w:lang w:eastAsia="ru-RU"/>
        </w:rPr>
        <w:t xml:space="preserve">Требования к порядку информирования </w:t>
      </w:r>
    </w:p>
    <w:p w:rsidR="00A01A00" w:rsidRPr="00BD23FF" w:rsidRDefault="00A01A00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BD23FF">
        <w:rPr>
          <w:rFonts w:ascii="Times New Roman" w:hAnsi="Times New Roman"/>
          <w:b/>
          <w:sz w:val="28"/>
          <w:szCs w:val="28"/>
          <w:lang w:eastAsia="ru-RU"/>
        </w:rPr>
        <w:t>о предоставлении муниципальной</w:t>
      </w:r>
      <w:r>
        <w:rPr>
          <w:rFonts w:ascii="Times New Roman" w:hAnsi="Times New Roman"/>
          <w:b/>
          <w:sz w:val="28"/>
          <w:szCs w:val="28"/>
          <w:lang w:eastAsia="ru-RU"/>
        </w:rPr>
        <w:t>услуги</w:t>
      </w:r>
    </w:p>
    <w:p w:rsidR="00A01A00" w:rsidRPr="00BD23FF" w:rsidRDefault="00A01A00" w:rsidP="00BD23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1A00" w:rsidRPr="00BD23FF" w:rsidRDefault="00A01A00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sz w:val="28"/>
          <w:szCs w:val="28"/>
          <w:lang w:eastAsia="ru-RU"/>
        </w:rPr>
        <w:t>1.3.  Информирование заявителя о предоставлении муниципальной услуги осуществляется:</w:t>
      </w:r>
    </w:p>
    <w:p w:rsidR="00A01A00" w:rsidRPr="00BD23FF" w:rsidRDefault="00A01A00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sz w:val="28"/>
          <w:szCs w:val="28"/>
          <w:lang w:eastAsia="ru-RU"/>
        </w:rPr>
        <w:t>1.3.1. Лично;</w:t>
      </w:r>
    </w:p>
    <w:p w:rsidR="00A01A00" w:rsidRPr="00BD23FF" w:rsidRDefault="00A01A00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sz w:val="28"/>
          <w:szCs w:val="28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A01A00" w:rsidRPr="00BD23FF" w:rsidRDefault="00A01A00" w:rsidP="00BD23FF">
      <w:pPr>
        <w:widowControl w:val="0"/>
        <w:numPr>
          <w:ilvl w:val="2"/>
          <w:numId w:val="2"/>
        </w:numPr>
        <w:spacing w:after="47" w:line="26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Посредством использования телефонной, почтовой связи, а также</w:t>
      </w:r>
    </w:p>
    <w:p w:rsidR="00A01A00" w:rsidRPr="00BD23FF" w:rsidRDefault="00A01A00" w:rsidP="00BD23FF">
      <w:pPr>
        <w:widowControl w:val="0"/>
        <w:spacing w:after="0" w:line="260" w:lineRule="exact"/>
        <w:ind w:left="80" w:right="23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электронной почты;</w:t>
      </w:r>
    </w:p>
    <w:p w:rsidR="00A01A00" w:rsidRPr="00BD23FF" w:rsidRDefault="00A01A00" w:rsidP="00E123AA">
      <w:pPr>
        <w:widowControl w:val="0"/>
        <w:numPr>
          <w:ilvl w:val="2"/>
          <w:numId w:val="2"/>
        </w:numPr>
        <w:tabs>
          <w:tab w:val="clear" w:pos="1428"/>
          <w:tab w:val="num" w:pos="0"/>
        </w:tabs>
        <w:spacing w:after="0" w:line="322" w:lineRule="exact"/>
        <w:ind w:left="0" w:right="-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sz w:val="28"/>
          <w:szCs w:val="28"/>
          <w:lang w:eastAsia="ru-RU"/>
        </w:rPr>
        <w:t>Посредством размещения информации на официальном сайте Администрации в информационно-телекоммуникационной сети «Интернет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7770ED">
        <w:rPr>
          <w:rFonts w:ascii="Times New Roman" w:hAnsi="Times New Roman"/>
          <w:position w:val="-2"/>
          <w:sz w:val="28"/>
          <w:szCs w:val="28"/>
        </w:rPr>
        <w:t xml:space="preserve"> </w:t>
      </w:r>
      <w:r w:rsidRPr="008119B9">
        <w:rPr>
          <w:rFonts w:ascii="Times New Roman" w:hAnsi="Times New Roman"/>
          <w:position w:val="-2"/>
          <w:sz w:val="28"/>
          <w:szCs w:val="28"/>
        </w:rPr>
        <w:t>(</w:t>
      </w:r>
      <w:hyperlink r:id="rId11" w:history="1">
        <w:r w:rsidRPr="00573F54">
          <w:rPr>
            <w:rStyle w:val="Hyperlink"/>
            <w:rFonts w:ascii="Times New Roman" w:hAnsi="Times New Roman"/>
            <w:position w:val="-2"/>
            <w:sz w:val="28"/>
            <w:szCs w:val="28"/>
            <w:lang w:val="en-US"/>
          </w:rPr>
          <w:t>http</w:t>
        </w:r>
        <w:r w:rsidRPr="00573F54">
          <w:rPr>
            <w:rStyle w:val="Hyperlink"/>
            <w:rFonts w:ascii="Times New Roman" w:hAnsi="Times New Roman"/>
            <w:position w:val="-2"/>
            <w:sz w:val="28"/>
            <w:szCs w:val="28"/>
          </w:rPr>
          <w:t>://</w:t>
        </w:r>
        <w:r w:rsidRPr="00573F54">
          <w:rPr>
            <w:rStyle w:val="Hyperlink"/>
            <w:rFonts w:ascii="Times New Roman" w:hAnsi="Times New Roman"/>
            <w:position w:val="-2"/>
            <w:sz w:val="28"/>
            <w:szCs w:val="28"/>
            <w:lang w:val="en-US"/>
          </w:rPr>
          <w:t>anuchino</w:t>
        </w:r>
        <w:r w:rsidRPr="00573F54">
          <w:rPr>
            <w:rStyle w:val="Hyperlink"/>
            <w:rFonts w:ascii="Times New Roman" w:hAnsi="Times New Roman"/>
            <w:position w:val="-2"/>
            <w:sz w:val="28"/>
            <w:szCs w:val="28"/>
          </w:rPr>
          <w:t>.</w:t>
        </w:r>
        <w:r w:rsidRPr="00573F54">
          <w:rPr>
            <w:rStyle w:val="Hyperlink"/>
            <w:rFonts w:ascii="Times New Roman" w:hAnsi="Times New Roman"/>
            <w:position w:val="-2"/>
            <w:sz w:val="28"/>
            <w:szCs w:val="28"/>
            <w:lang w:val="en-US"/>
          </w:rPr>
          <w:t>rkamen</w:t>
        </w:r>
        <w:r w:rsidRPr="00573F54">
          <w:rPr>
            <w:rStyle w:val="Hyperlink"/>
            <w:rFonts w:ascii="Times New Roman" w:hAnsi="Times New Roman"/>
            <w:position w:val="-2"/>
            <w:sz w:val="28"/>
            <w:szCs w:val="28"/>
          </w:rPr>
          <w:t>.</w:t>
        </w:r>
        <w:r w:rsidRPr="00573F54">
          <w:rPr>
            <w:rStyle w:val="Hyperlink"/>
            <w:rFonts w:ascii="Times New Roman" w:hAnsi="Times New Roman"/>
            <w:position w:val="-2"/>
            <w:sz w:val="28"/>
            <w:szCs w:val="28"/>
            <w:lang w:val="en-US"/>
          </w:rPr>
          <w:t>pnzreg</w:t>
        </w:r>
        <w:r w:rsidRPr="00573F54">
          <w:rPr>
            <w:rStyle w:val="Hyperlink"/>
            <w:rFonts w:ascii="Times New Roman" w:hAnsi="Times New Roman"/>
            <w:position w:val="-2"/>
            <w:sz w:val="28"/>
            <w:szCs w:val="28"/>
          </w:rPr>
          <w:t>.</w:t>
        </w:r>
        <w:r w:rsidRPr="00573F54">
          <w:rPr>
            <w:rStyle w:val="Hyperlink"/>
            <w:rFonts w:ascii="Times New Roman" w:hAnsi="Times New Roman"/>
            <w:position w:val="-2"/>
            <w:sz w:val="28"/>
            <w:szCs w:val="28"/>
            <w:lang w:val="en-US"/>
          </w:rPr>
          <w:t>ru</w:t>
        </w:r>
      </w:hyperlink>
      <w:r w:rsidRPr="008119B9">
        <w:rPr>
          <w:rFonts w:ascii="Times New Roman" w:hAnsi="Times New Roman"/>
          <w:position w:val="-2"/>
          <w:sz w:val="28"/>
          <w:szCs w:val="28"/>
        </w:rPr>
        <w:t>)</w:t>
      </w:r>
      <w:r>
        <w:rPr>
          <w:rFonts w:ascii="Times New Roman" w:hAnsi="Times New Roman"/>
          <w:position w:val="-2"/>
          <w:sz w:val="28"/>
          <w:szCs w:val="28"/>
        </w:rPr>
        <w:t xml:space="preserve"> </w:t>
      </w: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(далее – официальный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r w:rsidRPr="00BD23FF">
        <w:rPr>
          <w:rFonts w:ascii="Times New Roman" w:hAnsi="Times New Roman"/>
          <w:color w:val="000000"/>
          <w:sz w:val="28"/>
          <w:szCs w:val="28"/>
        </w:rPr>
        <w:t>(</w:t>
      </w:r>
      <w:hyperlink r:id="rId12" w:history="1">
        <w:r w:rsidRPr="00BD23FF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www</w:t>
        </w:r>
        <w:r w:rsidRPr="00BD23FF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r w:rsidRPr="00BD23FF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gosuslugi</w:t>
        </w:r>
        <w:r w:rsidRPr="00BD23FF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r w:rsidRPr="00BD23FF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Pr="00BD23F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</w:t>
      </w:r>
      <w:r w:rsidRPr="00BD23FF">
        <w:rPr>
          <w:rFonts w:ascii="Times New Roman" w:hAnsi="Times New Roman"/>
          <w:color w:val="000000"/>
          <w:sz w:val="28"/>
          <w:szCs w:val="28"/>
        </w:rPr>
        <w:t>(</w:t>
      </w:r>
      <w:r w:rsidRPr="00BD23FF">
        <w:rPr>
          <w:rFonts w:ascii="Times New Roman" w:hAnsi="Times New Roman"/>
          <w:color w:val="000000"/>
          <w:sz w:val="28"/>
          <w:szCs w:val="28"/>
          <w:lang w:val="en-US"/>
        </w:rPr>
        <w:t>gosuslugi</w:t>
      </w:r>
      <w:r w:rsidRPr="00BD23FF">
        <w:rPr>
          <w:rFonts w:ascii="Times New Roman" w:hAnsi="Times New Roman"/>
          <w:color w:val="000000"/>
          <w:sz w:val="28"/>
          <w:szCs w:val="28"/>
        </w:rPr>
        <w:t>.</w:t>
      </w:r>
      <w:r w:rsidRPr="00BD23FF">
        <w:rPr>
          <w:rFonts w:ascii="Times New Roman" w:hAnsi="Times New Roman"/>
          <w:color w:val="000000"/>
          <w:sz w:val="28"/>
          <w:szCs w:val="28"/>
          <w:lang w:val="en-US"/>
        </w:rPr>
        <w:t>pnzreg</w:t>
      </w:r>
      <w:r w:rsidRPr="00BD23FF">
        <w:rPr>
          <w:rFonts w:ascii="Times New Roman" w:hAnsi="Times New Roman"/>
          <w:color w:val="000000"/>
          <w:sz w:val="28"/>
          <w:szCs w:val="28"/>
        </w:rPr>
        <w:t>.</w:t>
      </w:r>
      <w:r w:rsidRPr="00BD23FF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r w:rsidRPr="00BD23F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(далее - Региональный портал);</w:t>
      </w:r>
    </w:p>
    <w:p w:rsidR="00A01A00" w:rsidRPr="00BD23FF" w:rsidRDefault="00A01A00" w:rsidP="00BD23FF">
      <w:pPr>
        <w:widowControl w:val="0"/>
        <w:spacing w:after="0" w:line="331" w:lineRule="exact"/>
        <w:ind w:left="80" w:right="80" w:firstLine="5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A01A00" w:rsidRPr="00BD23FF" w:rsidRDefault="00A01A00" w:rsidP="00BD23FF">
      <w:pPr>
        <w:widowControl w:val="0"/>
        <w:tabs>
          <w:tab w:val="left" w:pos="720"/>
        </w:tabs>
        <w:spacing w:after="0" w:line="331" w:lineRule="exact"/>
        <w:ind w:left="80" w:right="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ab/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A01A00" w:rsidRPr="00BD23FF" w:rsidRDefault="00A01A00" w:rsidP="00BD23FF">
      <w:pPr>
        <w:widowControl w:val="0"/>
        <w:spacing w:after="0" w:line="240" w:lineRule="auto"/>
        <w:ind w:left="79" w:firstLine="57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а) при личном обращении заявителя;</w:t>
      </w:r>
    </w:p>
    <w:p w:rsidR="00A01A00" w:rsidRPr="00BD23FF" w:rsidRDefault="00A01A00" w:rsidP="00BD23FF">
      <w:pPr>
        <w:widowControl w:val="0"/>
        <w:spacing w:after="0" w:line="240" w:lineRule="auto"/>
        <w:ind w:left="79" w:firstLine="57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б) по письменным обращениям (в том числе по электронной почте).</w:t>
      </w:r>
    </w:p>
    <w:p w:rsidR="00A01A00" w:rsidRDefault="00A01A00" w:rsidP="00BD23FF">
      <w:pPr>
        <w:widowControl w:val="0"/>
        <w:spacing w:after="0" w:line="240" w:lineRule="auto"/>
        <w:ind w:left="79" w:firstLine="57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Ответ на обращение направляется почтой в адрес заявителя в срок, не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превышающий пяти рабочих дней со дня ре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гистрации письменного обращения либо </w:t>
      </w:r>
      <w:r w:rsidRPr="004D319C">
        <w:rPr>
          <w:rFonts w:ascii="Times New Roman" w:hAnsi="Times New Roman"/>
          <w:color w:val="000000"/>
          <w:sz w:val="28"/>
          <w:szCs w:val="28"/>
          <w:lang w:eastAsia="ru-RU"/>
        </w:rPr>
        <w:t>в электронной форме на адрес электронной почты заявителя, в случае если заявитель указывает на такой способ его получения.</w:t>
      </w:r>
    </w:p>
    <w:p w:rsidR="00A01A00" w:rsidRPr="00BD23FF" w:rsidRDefault="00A01A00" w:rsidP="00BD23FF">
      <w:pPr>
        <w:widowControl w:val="0"/>
        <w:spacing w:after="0" w:line="240" w:lineRule="auto"/>
        <w:ind w:left="79" w:firstLine="57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в) по телефону.</w:t>
      </w:r>
    </w:p>
    <w:p w:rsidR="00A01A00" w:rsidRPr="00BD23FF" w:rsidRDefault="00A01A00" w:rsidP="00BD23FF">
      <w:pPr>
        <w:widowControl w:val="0"/>
        <w:spacing w:after="0" w:line="240" w:lineRule="auto"/>
        <w:ind w:left="79" w:right="80" w:firstLine="57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A01A00" w:rsidRPr="00BD23FF" w:rsidRDefault="00A01A00" w:rsidP="00BD23FF">
      <w:pPr>
        <w:widowControl w:val="0"/>
        <w:spacing w:after="0" w:line="326" w:lineRule="exact"/>
        <w:ind w:left="80" w:right="80" w:firstLine="5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A01A00" w:rsidRPr="00BD23FF" w:rsidRDefault="00A01A00" w:rsidP="00BD23FF">
      <w:pPr>
        <w:widowControl w:val="0"/>
        <w:spacing w:after="0" w:line="326" w:lineRule="exact"/>
        <w:ind w:left="80" w:right="80" w:firstLine="5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A01A00" w:rsidRPr="00BD23FF" w:rsidRDefault="00A01A00" w:rsidP="00BD23FF">
      <w:pPr>
        <w:widowControl w:val="0"/>
        <w:spacing w:after="0" w:line="336" w:lineRule="exact"/>
        <w:ind w:left="80" w:right="80" w:firstLine="5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A01A00" w:rsidRPr="004D319C" w:rsidRDefault="00A01A00" w:rsidP="004D319C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319C">
        <w:rPr>
          <w:rFonts w:ascii="Times New Roman" w:hAnsi="Times New Roman"/>
          <w:color w:val="000000"/>
          <w:sz w:val="28"/>
          <w:szCs w:val="28"/>
          <w:lang w:eastAsia="ru-RU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A01A00" w:rsidRDefault="00A01A00" w:rsidP="004D319C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D319C">
        <w:rPr>
          <w:rFonts w:ascii="Times New Roman" w:hAnsi="Times New Roman"/>
          <w:color w:val="000000"/>
          <w:sz w:val="28"/>
          <w:szCs w:val="28"/>
          <w:lang w:eastAsia="ru-RU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A01A00" w:rsidRPr="00BD23FF" w:rsidRDefault="00A01A00" w:rsidP="00BD23FF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д)</w:t>
      </w: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ab/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A01A00" w:rsidRPr="00BD23FF" w:rsidRDefault="00A01A00" w:rsidP="00BD23FF">
      <w:pPr>
        <w:widowControl w:val="0"/>
        <w:spacing w:after="0" w:line="322" w:lineRule="exact"/>
        <w:ind w:left="40" w:right="40" w:firstLine="5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A01A00" w:rsidRPr="00BD23FF" w:rsidRDefault="00A01A00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A01A00" w:rsidRPr="00BD23FF" w:rsidRDefault="00A01A00" w:rsidP="00BD23FF">
      <w:pPr>
        <w:widowControl w:val="0"/>
        <w:numPr>
          <w:ilvl w:val="0"/>
          <w:numId w:val="3"/>
        </w:numPr>
        <w:spacing w:after="0" w:line="322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круг заявителей, которым предоставляется муниципальная услуга;</w:t>
      </w:r>
    </w:p>
    <w:p w:rsidR="00A01A00" w:rsidRPr="00BD23FF" w:rsidRDefault="00A01A00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A01A00" w:rsidRPr="00BD23FF" w:rsidRDefault="00A01A00" w:rsidP="00BD23FF">
      <w:pPr>
        <w:widowControl w:val="0"/>
        <w:numPr>
          <w:ilvl w:val="0"/>
          <w:numId w:val="3"/>
        </w:numPr>
        <w:spacing w:after="0" w:line="322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срок предоставления муниципальной услуги;</w:t>
      </w:r>
    </w:p>
    <w:p w:rsidR="00A01A00" w:rsidRPr="00BD23FF" w:rsidRDefault="00A01A00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порядок и способы подачи документов, представляемых заявителем для получения муниципальной услуги;</w:t>
      </w:r>
    </w:p>
    <w:p w:rsidR="00A01A00" w:rsidRPr="007770ED" w:rsidRDefault="00A01A00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770ED">
        <w:rPr>
          <w:rFonts w:ascii="Times New Roman" w:hAnsi="Times New Roman"/>
          <w:iCs/>
          <w:color w:val="000000"/>
          <w:sz w:val="28"/>
          <w:szCs w:val="28"/>
          <w:lang w:eastAsia="ru-RU"/>
        </w:rPr>
        <w:t>Анучинского сельсовета Каменского района Пензенской области;</w:t>
      </w:r>
    </w:p>
    <w:p w:rsidR="00A01A00" w:rsidRPr="00BD23FF" w:rsidRDefault="00A01A00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A01A00" w:rsidRPr="00BD23FF" w:rsidRDefault="00A01A00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A01A00" w:rsidRPr="00BD23FF" w:rsidRDefault="00A01A00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A01A00" w:rsidRPr="00BD23FF" w:rsidRDefault="00A01A00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A01A00" w:rsidRPr="00BD23FF" w:rsidRDefault="00A01A00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A01A00" w:rsidRPr="00BD23FF" w:rsidRDefault="00A01A00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A01A00" w:rsidRPr="00BD23FF" w:rsidRDefault="00A01A00" w:rsidP="00BD23FF">
      <w:pPr>
        <w:widowControl w:val="0"/>
        <w:spacing w:after="0" w:line="326" w:lineRule="exact"/>
        <w:ind w:right="15" w:firstLine="6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sz w:val="28"/>
          <w:szCs w:val="28"/>
          <w:lang w:eastAsia="ru-RU"/>
        </w:rPr>
        <w:t xml:space="preserve">1.6.На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Административного регламента.</w:t>
      </w:r>
    </w:p>
    <w:p w:rsidR="00A01A00" w:rsidRPr="00BD23FF" w:rsidRDefault="00A01A00" w:rsidP="00CF67BC">
      <w:pPr>
        <w:widowControl w:val="0"/>
        <w:numPr>
          <w:ilvl w:val="1"/>
          <w:numId w:val="4"/>
        </w:numPr>
        <w:tabs>
          <w:tab w:val="clear" w:pos="1340"/>
          <w:tab w:val="num" w:pos="0"/>
        </w:tabs>
        <w:spacing w:after="62" w:line="260" w:lineRule="exact"/>
        <w:ind w:left="0" w:right="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Информация по вопросам предоставления муниципальной услуги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предоставляется заявителю бесплатно.</w:t>
      </w:r>
    </w:p>
    <w:p w:rsidR="00A01A00" w:rsidRPr="00BD23FF" w:rsidRDefault="00A01A00" w:rsidP="00CF67BC">
      <w:pPr>
        <w:widowControl w:val="0"/>
        <w:numPr>
          <w:ilvl w:val="1"/>
          <w:numId w:val="4"/>
        </w:numPr>
        <w:tabs>
          <w:tab w:val="clear" w:pos="1340"/>
          <w:tab w:val="num" w:pos="-180"/>
          <w:tab w:val="num" w:pos="0"/>
        </w:tabs>
        <w:spacing w:after="0" w:line="322" w:lineRule="exact"/>
        <w:ind w:left="0" w:right="15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имперсональных данных.</w:t>
      </w:r>
    </w:p>
    <w:p w:rsidR="00A01A00" w:rsidRPr="00BD23FF" w:rsidRDefault="00A01A00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15"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sz w:val="28"/>
          <w:szCs w:val="28"/>
          <w:lang w:eastAsia="ru-RU"/>
        </w:rPr>
        <w:t>1.9. Порядок, форма, место размещения и способы получения справочной информации.</w:t>
      </w:r>
    </w:p>
    <w:p w:rsidR="00A01A00" w:rsidRPr="00BD23FF" w:rsidRDefault="00A01A00" w:rsidP="00BD23FF">
      <w:pPr>
        <w:widowControl w:val="0"/>
        <w:spacing w:after="0" w:line="336" w:lineRule="exact"/>
        <w:ind w:right="15" w:firstLine="5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A01A00" w:rsidRPr="00BD23FF" w:rsidRDefault="00A01A00" w:rsidP="00BD23FF">
      <w:pPr>
        <w:widowControl w:val="0"/>
        <w:spacing w:after="0" w:line="240" w:lineRule="auto"/>
        <w:ind w:firstLine="5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A01A00" w:rsidRPr="00BD23FF" w:rsidRDefault="00A01A00" w:rsidP="00BD23FF">
      <w:pPr>
        <w:widowControl w:val="0"/>
        <w:spacing w:after="0" w:line="240" w:lineRule="auto"/>
        <w:ind w:firstLine="5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К справочной информации относится следующая информация:</w:t>
      </w:r>
    </w:p>
    <w:p w:rsidR="00A01A00" w:rsidRPr="00BD23FF" w:rsidRDefault="00A01A00" w:rsidP="00BD23FF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место нахождения и график работы Администрации и МФЦ;</w:t>
      </w:r>
    </w:p>
    <w:p w:rsidR="00A01A00" w:rsidRPr="00BD23FF" w:rsidRDefault="00A01A00" w:rsidP="00BD23FF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справочные телефоны Администрации и МФЦ, в том числе номер телефона-автоинформатора (при наличии);</w:t>
      </w:r>
    </w:p>
    <w:p w:rsidR="00A01A00" w:rsidRPr="00BD23FF" w:rsidRDefault="00A01A00" w:rsidP="00BD23FF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адреса официальных сайтов Администрации и МФЦ, адреса их</w:t>
      </w:r>
    </w:p>
    <w:p w:rsidR="00A01A00" w:rsidRPr="00BD23FF" w:rsidRDefault="00A01A00" w:rsidP="00BD23FF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электронной почты.</w:t>
      </w:r>
    </w:p>
    <w:p w:rsidR="00A01A00" w:rsidRPr="00BD23FF" w:rsidRDefault="00A01A00" w:rsidP="00BD23F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A01A00" w:rsidRPr="00BD23FF" w:rsidRDefault="00A01A00" w:rsidP="00BD23F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A01A00" w:rsidRPr="00BD23FF" w:rsidRDefault="00A01A00" w:rsidP="00BD23F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A01A00" w:rsidRPr="00BD23FF" w:rsidRDefault="00A01A00" w:rsidP="00BD23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FF">
        <w:rPr>
          <w:rFonts w:ascii="Times New Roman" w:hAnsi="Times New Roman"/>
          <w:color w:val="000000"/>
          <w:sz w:val="28"/>
          <w:szCs w:val="28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II. Стандарт предоставления муниципальной услуги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Наименование муниципальной услуги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2.1. Наименование муниципальной услуги: «Признание садового дома жилым домом или жилого дома садовым домом».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Краткое наименование муниципальной услуги не предусмотрено.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2.2. Предоставление муниципальной услуги осуществляет Администрация.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Результат предоставления муниципальной услуги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решение о признании садового дома жилым домом или жилого дома садовым домом;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решение об отказе в признании садового дома жилым домом или жилого дома садовым домом.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Срок предоставления муниципальной услуги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1A00" w:rsidRPr="00BE2240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2240">
        <w:rPr>
          <w:rFonts w:ascii="Times New Roman" w:hAnsi="Times New Roman"/>
          <w:sz w:val="28"/>
          <w:szCs w:val="28"/>
          <w:lang w:eastAsia="ru-RU"/>
        </w:rPr>
        <w:t>2.4. Срок предоставления муниципальной услуги - 45 календарных дней со дня подачи заявления о предоставлении муни</w:t>
      </w:r>
      <w:r>
        <w:rPr>
          <w:rFonts w:ascii="Times New Roman" w:hAnsi="Times New Roman"/>
          <w:sz w:val="28"/>
          <w:szCs w:val="28"/>
          <w:lang w:eastAsia="ru-RU"/>
        </w:rPr>
        <w:t>ципальной услуги в Администрацию</w:t>
      </w:r>
      <w:r w:rsidRPr="00BE2240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В случае если окончание срока рассмотрения заявления приходится на нерабочий день, днем окончания срока считается рабочий день, следующий за нерабочим днем.</w:t>
      </w:r>
    </w:p>
    <w:p w:rsidR="00A01A00" w:rsidRDefault="00A01A00" w:rsidP="006C50AB">
      <w:pPr>
        <w:spacing w:after="0" w:line="240" w:lineRule="auto"/>
        <w:ind w:firstLine="567"/>
        <w:jc w:val="both"/>
      </w:pPr>
      <w:r w:rsidRPr="003C4C3E">
        <w:rPr>
          <w:rFonts w:ascii="Times New Roman" w:hAnsi="Times New Roman"/>
          <w:sz w:val="28"/>
          <w:szCs w:val="28"/>
        </w:rPr>
        <w:t xml:space="preserve">В случае представления заявления через МФЦ срок, указанный в абзаце первом настоящего пункта, исчисляется со дня </w:t>
      </w:r>
      <w:r>
        <w:rPr>
          <w:rFonts w:ascii="Times New Roman" w:hAnsi="Times New Roman"/>
          <w:sz w:val="28"/>
          <w:szCs w:val="28"/>
        </w:rPr>
        <w:t>получения</w:t>
      </w:r>
      <w:r w:rsidRPr="003C4C3E">
        <w:rPr>
          <w:rFonts w:ascii="Times New Roman" w:hAnsi="Times New Roman"/>
          <w:sz w:val="28"/>
          <w:szCs w:val="28"/>
        </w:rPr>
        <w:t xml:space="preserve"> МФЦ заявления и документов, указанных в пункте 2.6</w:t>
      </w:r>
      <w:r>
        <w:rPr>
          <w:rFonts w:ascii="Times New Roman" w:hAnsi="Times New Roman"/>
          <w:sz w:val="28"/>
          <w:szCs w:val="28"/>
        </w:rPr>
        <w:t>.</w:t>
      </w:r>
      <w:r w:rsidRPr="003C4C3E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</w:rPr>
        <w:t>2 Административного регламента</w:t>
      </w:r>
      <w:r w:rsidRPr="003C4C3E">
        <w:rPr>
          <w:rFonts w:ascii="Times New Roman" w:hAnsi="Times New Roman"/>
          <w:sz w:val="28"/>
          <w:szCs w:val="28"/>
        </w:rPr>
        <w:t>.</w:t>
      </w:r>
    </w:p>
    <w:p w:rsidR="00A01A00" w:rsidRPr="00FB519A" w:rsidRDefault="00A01A00" w:rsidP="0097103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B519A">
        <w:rPr>
          <w:rFonts w:ascii="Times New Roman" w:hAnsi="Times New Roman"/>
          <w:color w:val="000000"/>
          <w:sz w:val="28"/>
          <w:szCs w:val="28"/>
        </w:rPr>
        <w:t>Решение о признании садового дома жилым домом или жилого дома садовым домом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B519A">
        <w:rPr>
          <w:rFonts w:ascii="Times New Roman" w:hAnsi="Times New Roman"/>
          <w:color w:val="000000"/>
          <w:sz w:val="28"/>
          <w:szCs w:val="28"/>
        </w:rPr>
        <w:t>либо решение об отказе в признании садового дома жилым домом или жилого дома садовым домом выдается или направляется заявителю, указанным в заявлении способом, не позднее чем через 3 рабочих дня со дня принятия такого решения.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3C4C3E">
        <w:rPr>
          <w:rFonts w:ascii="Times New Roman" w:hAnsi="Times New Roman"/>
          <w:sz w:val="28"/>
          <w:szCs w:val="28"/>
        </w:rPr>
        <w:t xml:space="preserve">размещается на </w:t>
      </w:r>
      <w:r w:rsidRPr="003C4C3E">
        <w:rPr>
          <w:rFonts w:ascii="Times New Roman" w:hAnsi="Times New Roman"/>
          <w:sz w:val="28"/>
          <w:szCs w:val="28"/>
          <w:lang w:eastAsia="ru-RU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</w:rPr>
        <w:t xml:space="preserve">Специалисты Администрации, обеспечивают размещение и актуализацию </w:t>
      </w:r>
      <w:r w:rsidRPr="003C4C3E">
        <w:rPr>
          <w:rFonts w:ascii="Times New Roman" w:hAnsi="Times New Roman"/>
          <w:sz w:val="28"/>
          <w:szCs w:val="28"/>
          <w:lang w:eastAsia="ru-RU"/>
        </w:rPr>
        <w:t>перечня нормативных правовых актов, регулирующих предоставление муниципальной услуги,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4C3E">
        <w:rPr>
          <w:rFonts w:ascii="Times New Roman" w:hAnsi="Times New Roman"/>
          <w:sz w:val="28"/>
          <w:szCs w:val="28"/>
          <w:lang w:eastAsia="ru-RU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Специалисты МФЦ </w:t>
      </w:r>
      <w:r w:rsidRPr="003C4C3E">
        <w:rPr>
          <w:rFonts w:ascii="Times New Roman" w:hAnsi="Times New Roman"/>
          <w:sz w:val="28"/>
          <w:szCs w:val="28"/>
        </w:rPr>
        <w:t xml:space="preserve">обеспечивают размещение и актуализацию </w:t>
      </w:r>
      <w:r w:rsidRPr="003C4C3E">
        <w:rPr>
          <w:rFonts w:ascii="Times New Roman" w:hAnsi="Times New Roman"/>
          <w:sz w:val="28"/>
          <w:szCs w:val="28"/>
          <w:lang w:eastAsia="ru-RU"/>
        </w:rPr>
        <w:t>перечня нормативных правовых актов, регулирующих предоставление муниципальной услуги, на информационных стендах МФЦ.</w:t>
      </w:r>
    </w:p>
    <w:p w:rsidR="00A01A00" w:rsidRPr="003C4C3E" w:rsidRDefault="00A01A00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</w:p>
    <w:p w:rsidR="00A01A00" w:rsidRPr="003C4C3E" w:rsidRDefault="00A01A00" w:rsidP="003C4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01A00" w:rsidRPr="003C4C3E" w:rsidRDefault="00A01A00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" w:name="P164"/>
      <w:bookmarkEnd w:id="2"/>
      <w:r w:rsidRPr="003C4C3E">
        <w:rPr>
          <w:rFonts w:ascii="Times New Roman" w:hAnsi="Times New Roman"/>
          <w:sz w:val="28"/>
          <w:szCs w:val="28"/>
          <w:lang w:eastAsia="ru-RU"/>
        </w:rPr>
        <w:t>2.6. Исчерпывающий перечень документов, которые заявитель (представитель заявителя) должен представить самостоятельно:</w:t>
      </w:r>
    </w:p>
    <w:p w:rsidR="00A01A00" w:rsidRPr="003C4C3E" w:rsidRDefault="00A01A00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Pr="003C4C3E">
        <w:rPr>
          <w:rFonts w:ascii="Times New Roman" w:hAnsi="Times New Roman"/>
          <w:sz w:val="28"/>
          <w:szCs w:val="28"/>
        </w:rPr>
        <w:t>заявление о признании садового дома жилым домом или жилого дома садовым домом (далее - заявление), в котором указываются кадастровый номер садового дома или жилого дома и кадастровый номер земельного участка, на котором расположен садовый дом или жилой дом, почтовый адрес заявителя или адрес электронной почты заявителя, а также способ получения результата предоставления муниципальной услуги (почтовое отправление с уведомлением о вручении, электронная почта, получение лично в МФЦ, получение лично в Администрации);</w:t>
      </w:r>
    </w:p>
    <w:p w:rsidR="00A01A00" w:rsidRPr="003C4C3E" w:rsidRDefault="00A01A00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2)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 реестре недвижимости, или нотариально заверенная копия такого документа;</w:t>
      </w:r>
    </w:p>
    <w:p w:rsidR="00A01A00" w:rsidRPr="003C4C3E" w:rsidRDefault="00A01A00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3) 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от 30.12.2009 № 384-ФЗ «Технический регламент о безопасности зданий и сооружений»,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 (в случае признания садового дома жилым домом);</w:t>
      </w:r>
    </w:p>
    <w:p w:rsidR="00A01A00" w:rsidRPr="003C4C3E" w:rsidRDefault="00A01A00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4) нотариально удостоверенное согласие третьих лиц на признание садового дома жилым домом или жилого дома садовым домом (в случае, если садовый дом или жилой дом обременен правами третьих лиц);</w:t>
      </w:r>
    </w:p>
    <w:p w:rsidR="00A01A00" w:rsidRPr="003C4C3E" w:rsidRDefault="00A01A00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5) документ, подтверждающий полномочия представителя физического лица, юридического лица действовать от его имени.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2.6.1.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инициативе:</w:t>
      </w:r>
    </w:p>
    <w:p w:rsidR="00A01A00" w:rsidRPr="003C4C3E" w:rsidRDefault="00A01A00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-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сведения о зарегистрированных правах заявителя на садовый дом или жилой дом.</w:t>
      </w:r>
    </w:p>
    <w:p w:rsidR="00A01A00" w:rsidRPr="003C4C3E" w:rsidRDefault="00A01A00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2.6.2.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A01A00" w:rsidRPr="003C4C3E" w:rsidRDefault="00A01A00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1) лично </w:t>
      </w:r>
      <w:r w:rsidRPr="003C4C3E">
        <w:rPr>
          <w:rFonts w:ascii="Times New Roman" w:hAnsi="Times New Roman"/>
          <w:sz w:val="28"/>
          <w:szCs w:val="28"/>
        </w:rPr>
        <w:t xml:space="preserve">на бумажном носителе </w:t>
      </w:r>
      <w:r w:rsidRPr="003C4C3E">
        <w:rPr>
          <w:rFonts w:ascii="Times New Roman" w:hAnsi="Times New Roman"/>
          <w:sz w:val="28"/>
          <w:szCs w:val="28"/>
          <w:lang w:eastAsia="ru-RU"/>
        </w:rPr>
        <w:t>по местонахождению Администрации;</w:t>
      </w:r>
    </w:p>
    <w:p w:rsidR="00A01A00" w:rsidRPr="003C4C3E" w:rsidRDefault="00A01A00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2) посредством почтовой связи по местонахождению Администрации;</w:t>
      </w:r>
    </w:p>
    <w:p w:rsidR="00A01A00" w:rsidRPr="003C4C3E" w:rsidRDefault="00A01A00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A01A00" w:rsidRPr="003C4C3E" w:rsidRDefault="00A01A00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" w:name="P190"/>
      <w:bookmarkEnd w:id="3"/>
      <w:r w:rsidRPr="003C4C3E">
        <w:rPr>
          <w:rFonts w:ascii="Times New Roman" w:hAnsi="Times New Roman"/>
          <w:sz w:val="28"/>
          <w:szCs w:val="28"/>
          <w:lang w:eastAsia="ru-RU"/>
        </w:rPr>
        <w:t>2.7. Оснований для отказа в приеме документов законодательством Российской Федерации не предусмотрено.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Исчерпывающий перечень оснований для приостановления предоставления муниципальной услуги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2.8. Основания для приостановления предоставления муниципальной услуги не предусмотрены.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1A00" w:rsidRPr="003C4C3E" w:rsidRDefault="00A01A00" w:rsidP="003C4C3E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sz w:val="28"/>
          <w:szCs w:val="28"/>
          <w:lang w:eastAsia="ru-RU"/>
        </w:rPr>
        <w:t>Исчерпывающий перечень оснований для отказа в предоставлении муниципальной услуги</w:t>
      </w:r>
    </w:p>
    <w:p w:rsidR="00A01A00" w:rsidRPr="003C4C3E" w:rsidRDefault="00A01A00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A01A00" w:rsidRPr="003C4C3E" w:rsidRDefault="00A01A00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bookmarkStart w:id="4" w:name="Par0"/>
      <w:bookmarkEnd w:id="4"/>
      <w:r w:rsidRPr="003C4C3E">
        <w:rPr>
          <w:rFonts w:ascii="Times New Roman" w:hAnsi="Times New Roman"/>
          <w:sz w:val="28"/>
          <w:szCs w:val="28"/>
        </w:rPr>
        <w:t>2.9. Решение об отказе в признании садового дома жилым домом или жилого дома садовым домом принимается в следующих случаях:</w:t>
      </w:r>
    </w:p>
    <w:p w:rsidR="00A01A00" w:rsidRPr="003C4C3E" w:rsidRDefault="00A01A00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1) непредставление заявителем документов, предусмотренных подпунктами 1 и (или)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пункта 2.6 раздела 2 Административного регламента;</w:t>
      </w:r>
    </w:p>
    <w:p w:rsidR="00A01A00" w:rsidRPr="003C4C3E" w:rsidRDefault="00A01A00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2) поступление в Администрацию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:rsidR="00A01A00" w:rsidRPr="003C4C3E" w:rsidRDefault="00A01A00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 xml:space="preserve">3) поступление в Администрацию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предусмотренный </w:t>
      </w:r>
      <w:hyperlink r:id="rId13" w:history="1">
        <w:r w:rsidRPr="003C4C3E">
          <w:rPr>
            <w:rFonts w:ascii="Times New Roman" w:hAnsi="Times New Roman"/>
            <w:sz w:val="28"/>
            <w:szCs w:val="28"/>
          </w:rPr>
          <w:t>подпунктом 2 пункта 2.6</w:t>
        </w:r>
      </w:hyperlink>
      <w:r w:rsidRPr="003C4C3E">
        <w:rPr>
          <w:rFonts w:ascii="Times New Roman" w:hAnsi="Times New Roman"/>
          <w:sz w:val="28"/>
          <w:szCs w:val="28"/>
        </w:rPr>
        <w:t xml:space="preserve"> Административного регламента, или нотариально заверенная копия такого документа не были представлены заявителем. Отказ в признании садового дома жилым домом или жилого дома садовым домом по указанному основанию допускается в случае, если Администрация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</w:t>
      </w:r>
      <w:r>
        <w:rPr>
          <w:rFonts w:ascii="Times New Roman" w:hAnsi="Times New Roman"/>
          <w:sz w:val="28"/>
          <w:szCs w:val="28"/>
        </w:rPr>
        <w:t>а</w:t>
      </w:r>
      <w:r w:rsidRPr="003C4C3E">
        <w:rPr>
          <w:rFonts w:ascii="Times New Roman" w:hAnsi="Times New Roman"/>
          <w:sz w:val="28"/>
          <w:szCs w:val="28"/>
        </w:rPr>
        <w:t xml:space="preserve"> заявителя указанным в заявлении способом о получении такого уведомления, предложил</w:t>
      </w:r>
      <w:r>
        <w:rPr>
          <w:rFonts w:ascii="Times New Roman" w:hAnsi="Times New Roman"/>
          <w:sz w:val="28"/>
          <w:szCs w:val="28"/>
        </w:rPr>
        <w:t>а</w:t>
      </w:r>
      <w:r w:rsidRPr="003C4C3E">
        <w:rPr>
          <w:rFonts w:ascii="Times New Roman" w:hAnsi="Times New Roman"/>
          <w:sz w:val="28"/>
          <w:szCs w:val="28"/>
        </w:rPr>
        <w:t xml:space="preserve"> заявителю представить правоустанавливающий документ, предусмотренный </w:t>
      </w:r>
      <w:hyperlink r:id="rId14" w:history="1">
        <w:r w:rsidRPr="003C4C3E">
          <w:rPr>
            <w:rFonts w:ascii="Times New Roman" w:hAnsi="Times New Roman"/>
            <w:sz w:val="28"/>
            <w:szCs w:val="28"/>
          </w:rPr>
          <w:t>подпунктом 2 пункта 2.6</w:t>
        </w:r>
      </w:hyperlink>
      <w:r>
        <w:rPr>
          <w:rFonts w:ascii="Times New Roman" w:hAnsi="Times New Roman"/>
          <w:sz w:val="28"/>
          <w:szCs w:val="28"/>
        </w:rPr>
        <w:t xml:space="preserve"> Админ</w:t>
      </w:r>
      <w:r w:rsidRPr="003C4C3E">
        <w:rPr>
          <w:rFonts w:ascii="Times New Roman" w:hAnsi="Times New Roman"/>
          <w:sz w:val="28"/>
          <w:szCs w:val="28"/>
        </w:rPr>
        <w:t>истративного регламента, или нотариально заверенную копию такого документа и не получил</w:t>
      </w:r>
      <w:r>
        <w:rPr>
          <w:rFonts w:ascii="Times New Roman" w:hAnsi="Times New Roman"/>
          <w:sz w:val="28"/>
          <w:szCs w:val="28"/>
        </w:rPr>
        <w:t>а</w:t>
      </w:r>
      <w:r w:rsidRPr="003C4C3E">
        <w:rPr>
          <w:rFonts w:ascii="Times New Roman" w:hAnsi="Times New Roman"/>
          <w:sz w:val="28"/>
          <w:szCs w:val="28"/>
        </w:rPr>
        <w:t xml:space="preserve">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A01A00" w:rsidRPr="003C4C3E" w:rsidRDefault="00A01A00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4) непредставление заявителем документа, предусмотренного подпунктом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пункта 2.6 раздела 2 Административного регламента, в случае если садовый дом или жилой дом обременен правами третьих лиц;</w:t>
      </w:r>
    </w:p>
    <w:p w:rsidR="00A01A00" w:rsidRPr="003C4C3E" w:rsidRDefault="00A01A00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5) 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:rsidR="00A01A00" w:rsidRPr="003C4C3E" w:rsidRDefault="00A01A00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6)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01A00" w:rsidRPr="003C4C3E" w:rsidRDefault="00A01A00" w:rsidP="003C4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5" w:name="P196"/>
      <w:bookmarkEnd w:id="5"/>
      <w:r w:rsidRPr="003C4C3E">
        <w:rPr>
          <w:rFonts w:ascii="Times New Roman" w:hAnsi="Times New Roman"/>
          <w:b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2.10. Муниципальная услуга предоставляется бесплатно.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2.11. Время ожидания в очереди не должно превышать: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при подаче заявления и (или) документов</w:t>
      </w:r>
      <w:r>
        <w:rPr>
          <w:rFonts w:ascii="Times New Roman" w:hAnsi="Times New Roman"/>
          <w:sz w:val="28"/>
          <w:szCs w:val="28"/>
          <w:lang w:eastAsia="ru-RU"/>
        </w:rPr>
        <w:t>, необходимых для предоставления муниципальной услуги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- 15 минут;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при получении результата предоставления муниципальной услуги - 15 минут.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Срок регистрации запроса заявителя о предоставлении муниципальной услуги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2.12. Регистрация заявления о предоставлении муниципальной услуги осуществляется в день его получения.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2.13. Заявление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A01A00" w:rsidRPr="003C4C3E" w:rsidRDefault="00A01A00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A01A00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01A00" w:rsidRPr="00616DE9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16DE9">
        <w:rPr>
          <w:rFonts w:ascii="Times New Roman" w:hAnsi="Times New Roman"/>
          <w:color w:val="000000"/>
          <w:sz w:val="28"/>
          <w:szCs w:val="28"/>
          <w:lang w:eastAsia="ru-RU"/>
        </w:rPr>
        <w:t>2.14.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A01A00" w:rsidRPr="00616DE9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16DE9">
        <w:rPr>
          <w:rFonts w:ascii="Times New Roman" w:hAnsi="Times New Roman"/>
          <w:color w:val="000000"/>
          <w:sz w:val="28"/>
          <w:szCs w:val="28"/>
          <w:lang w:eastAsia="ru-RU"/>
        </w:rPr>
        <w:t>Помещения Администрации, МФЦ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16DE9">
        <w:rPr>
          <w:rFonts w:ascii="Times New Roman" w:hAnsi="Times New Roman"/>
          <w:color w:val="000000"/>
          <w:sz w:val="28"/>
          <w:szCs w:val="28"/>
          <w:lang w:eastAsia="ru-RU"/>
        </w:rPr>
        <w:t>должны соответствовать установленным санитарно-эпидемиологическим правилам и оборудованы средствами пожаротушения и оповещения о возникновении чрезвычайной ситуации.</w:t>
      </w:r>
      <w:bookmarkStart w:id="6" w:name="_GoBack"/>
      <w:bookmarkEnd w:id="6"/>
    </w:p>
    <w:p w:rsidR="00A01A00" w:rsidRPr="005A07E6" w:rsidRDefault="00A01A00" w:rsidP="00D4235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2.15</w:t>
      </w:r>
      <w:r w:rsidRPr="005A07E6">
        <w:rPr>
          <w:rFonts w:ascii="Times New Roman" w:hAnsi="Times New Roman"/>
          <w:sz w:val="28"/>
          <w:szCs w:val="28"/>
          <w:lang w:eastAsia="ru-RU"/>
        </w:rPr>
        <w:t>. Предоставление муниципальной услуги осуществляется в специально выделенных для этой цели помещениях.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2.16</w:t>
      </w:r>
      <w:r w:rsidRPr="005A07E6">
        <w:rPr>
          <w:rFonts w:ascii="Times New Roman" w:hAnsi="Times New Roman"/>
          <w:sz w:val="28"/>
          <w:szCs w:val="28"/>
          <w:lang w:eastAsia="ru-RU"/>
        </w:rPr>
        <w:t>. Помещения, в которых осуществляется предоставление муниципальной услуги, оборудуются: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- информационными стендами, содержащими визуальную и текстовую информацию;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- стульями и столами для возможности оформления документов.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2.17</w:t>
      </w:r>
      <w:r w:rsidRPr="005A07E6">
        <w:rPr>
          <w:rFonts w:ascii="Times New Roman" w:hAnsi="Times New Roman"/>
          <w:sz w:val="28"/>
          <w:szCs w:val="28"/>
          <w:lang w:eastAsia="ru-RU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2.18</w:t>
      </w:r>
      <w:r w:rsidRPr="005A07E6">
        <w:rPr>
          <w:rFonts w:ascii="Times New Roman" w:hAnsi="Times New Roman"/>
          <w:sz w:val="28"/>
          <w:szCs w:val="28"/>
          <w:lang w:eastAsia="ru-RU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2.19</w:t>
      </w:r>
      <w:r w:rsidRPr="005A07E6">
        <w:rPr>
          <w:rFonts w:ascii="Times New Roman" w:hAnsi="Times New Roman"/>
          <w:sz w:val="28"/>
          <w:szCs w:val="28"/>
          <w:lang w:eastAsia="ru-RU"/>
        </w:rPr>
        <w:t>. Кабинеты приема заявителей должны иметь информационные таблички (вывески) с указанием: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- номера кабинета;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- фамилии, имени, отчества (при наличии) и должности специалиста.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- текст административного регламента;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- краткое описание порядка предоставления муниципальной услуги;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- перечень документов, необходимых для предоставления муниципальной услуги;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- образцы заявлений;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- справочная информация.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2.20</w:t>
      </w:r>
      <w:r w:rsidRPr="005A07E6">
        <w:rPr>
          <w:rFonts w:ascii="Times New Roman" w:hAnsi="Times New Roman"/>
          <w:sz w:val="28"/>
          <w:szCs w:val="28"/>
          <w:lang w:eastAsia="ru-RU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2.21</w:t>
      </w:r>
      <w:r w:rsidRPr="005A07E6">
        <w:rPr>
          <w:rFonts w:ascii="Times New Roman" w:hAnsi="Times New Roman"/>
          <w:sz w:val="28"/>
          <w:szCs w:val="28"/>
          <w:lang w:eastAsia="ru-RU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2.22</w:t>
      </w:r>
      <w:r w:rsidRPr="005A07E6">
        <w:rPr>
          <w:rFonts w:ascii="Times New Roman" w:hAnsi="Times New Roman"/>
          <w:sz w:val="28"/>
          <w:szCs w:val="28"/>
          <w:lang w:eastAsia="ru-RU"/>
        </w:rPr>
        <w:t>.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r w:rsidRPr="005A07E6">
        <w:rPr>
          <w:rFonts w:ascii="Times New Roman" w:hAnsi="Times New Roman"/>
          <w:sz w:val="28"/>
          <w:szCs w:val="28"/>
          <w:vertAlign w:val="superscript"/>
          <w:lang w:eastAsia="ru-RU"/>
        </w:rPr>
        <w:footnoteReference w:id="2"/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2.23</w:t>
      </w:r>
      <w:r w:rsidRPr="005A07E6">
        <w:rPr>
          <w:rFonts w:ascii="Times New Roman" w:hAnsi="Times New Roman"/>
          <w:sz w:val="28"/>
          <w:szCs w:val="28"/>
          <w:lang w:eastAsia="ru-RU"/>
        </w:rPr>
        <w:t>.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 и транспортных средств, перевозящих таких инвалидов и (или) детей-инвалидов, а также инвалидами III группы в порядке, установленном Правительством Российской Федерации.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  <w:r w:rsidRPr="005A07E6">
        <w:rPr>
          <w:rFonts w:ascii="Times New Roman" w:hAnsi="Times New Roman"/>
          <w:sz w:val="28"/>
          <w:szCs w:val="28"/>
          <w:vertAlign w:val="superscript"/>
          <w:lang w:eastAsia="ru-RU"/>
        </w:rPr>
        <w:footnoteReference w:id="3"/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2.24</w:t>
      </w:r>
      <w:r w:rsidRPr="005A07E6">
        <w:rPr>
          <w:rFonts w:ascii="Times New Roman" w:hAnsi="Times New Roman"/>
          <w:sz w:val="28"/>
          <w:szCs w:val="28"/>
          <w:lang w:eastAsia="ru-RU"/>
        </w:rPr>
        <w:t>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Рабочее место специалиста Администрации,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A01A00" w:rsidRPr="005A07E6" w:rsidRDefault="00A01A00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07E6">
        <w:rPr>
          <w:rFonts w:ascii="Times New Roman" w:hAnsi="Times New Roman"/>
          <w:sz w:val="28"/>
          <w:szCs w:val="28"/>
          <w:lang w:eastAsia="ru-RU"/>
        </w:rPr>
        <w:t>Специалисты Администрации, МФЦ обеспечиваются личными нагрудными карточками (бейджами) с указанием фамилии, имени, отчества (при наличии) и должности.</w:t>
      </w:r>
    </w:p>
    <w:p w:rsidR="00A01A00" w:rsidRPr="003C4C3E" w:rsidRDefault="00A01A00" w:rsidP="005A07E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sz w:val="28"/>
          <w:szCs w:val="28"/>
          <w:lang w:eastAsia="ru-RU"/>
        </w:rPr>
        <w:t>Показатели доступности и качества муниципальной услуги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cs="Calibri"/>
          <w:sz w:val="28"/>
          <w:szCs w:val="28"/>
          <w:lang w:eastAsia="ru-RU"/>
        </w:rPr>
      </w:pP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2.25</w:t>
      </w:r>
      <w:r w:rsidRPr="003C4C3E">
        <w:rPr>
          <w:rFonts w:ascii="Times New Roman" w:hAnsi="Times New Roman"/>
          <w:sz w:val="28"/>
          <w:szCs w:val="28"/>
          <w:lang w:eastAsia="ru-RU"/>
        </w:rPr>
        <w:t>. Показатели доступности и качества предоставления муниципальной услуги.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2.25</w:t>
      </w:r>
      <w:r w:rsidRPr="003C4C3E">
        <w:rPr>
          <w:rFonts w:ascii="Times New Roman" w:hAnsi="Times New Roman"/>
          <w:sz w:val="28"/>
          <w:szCs w:val="28"/>
          <w:lang w:eastAsia="ru-RU"/>
        </w:rPr>
        <w:t>.1. Показателями доступности предоставления муниципальной услуги являются: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транспортная доступность к месту предоставления муниципальной услуги;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в средствах массовой информации</w:t>
      </w:r>
      <w:r w:rsidRPr="003C4C3E">
        <w:rPr>
          <w:rFonts w:ascii="Times New Roman" w:hAnsi="Times New Roman" w:cs="Calibri"/>
          <w:sz w:val="28"/>
          <w:szCs w:val="28"/>
          <w:lang w:eastAsia="ru-RU"/>
        </w:rPr>
        <w:t>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2.25</w:t>
      </w:r>
      <w:r w:rsidRPr="003C4C3E">
        <w:rPr>
          <w:rFonts w:ascii="Times New Roman" w:hAnsi="Times New Roman"/>
          <w:sz w:val="28"/>
          <w:szCs w:val="28"/>
          <w:lang w:eastAsia="ru-RU"/>
        </w:rPr>
        <w:t>.2. Показателями качества предоставления муниципальной услуги являются отсутствие: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очередей при приеме и выдаче документов заявителям (их представителям);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нарушений сроков предоставления муниципальной услуги;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A01A00" w:rsidRPr="003C4C3E" w:rsidRDefault="00A01A00" w:rsidP="003C4C3E">
      <w:pPr>
        <w:suppressAutoHyphens/>
        <w:spacing w:after="140" w:line="288" w:lineRule="auto"/>
        <w:jc w:val="center"/>
        <w:rPr>
          <w:rFonts w:ascii="Times New Roman" w:hAnsi="Times New Roman"/>
          <w:b/>
          <w:color w:val="00000A"/>
          <w:spacing w:val="2"/>
          <w:sz w:val="28"/>
          <w:szCs w:val="28"/>
          <w:lang w:eastAsia="ar-SA"/>
        </w:rPr>
      </w:pPr>
    </w:p>
    <w:p w:rsidR="00A01A00" w:rsidRPr="003C4C3E" w:rsidRDefault="00A01A00" w:rsidP="003C4C3E">
      <w:pPr>
        <w:suppressAutoHyphens/>
        <w:spacing w:after="140" w:line="240" w:lineRule="auto"/>
        <w:jc w:val="center"/>
        <w:rPr>
          <w:color w:val="00000A"/>
          <w:sz w:val="20"/>
          <w:szCs w:val="20"/>
          <w:lang w:eastAsia="ar-SA"/>
        </w:rPr>
      </w:pPr>
      <w:r w:rsidRPr="003C4C3E">
        <w:rPr>
          <w:rFonts w:ascii="Times New Roman" w:hAnsi="Times New Roman"/>
          <w:b/>
          <w:color w:val="00000A"/>
          <w:spacing w:val="2"/>
          <w:sz w:val="28"/>
          <w:szCs w:val="28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A01A00" w:rsidRPr="003C4C3E" w:rsidRDefault="00A01A00" w:rsidP="000908CF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2.26.</w:t>
      </w:r>
      <w:r w:rsidRPr="003C4C3E">
        <w:rPr>
          <w:rFonts w:ascii="Times New Roman" w:hAnsi="Times New Roman"/>
          <w:sz w:val="28"/>
          <w:szCs w:val="28"/>
        </w:rPr>
        <w:t xml:space="preserve"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</w:t>
      </w:r>
      <w:r>
        <w:rPr>
          <w:rFonts w:ascii="Times New Roman" w:hAnsi="Times New Roman"/>
          <w:sz w:val="28"/>
          <w:szCs w:val="28"/>
        </w:rPr>
        <w:t>заявлением</w:t>
      </w:r>
      <w:r w:rsidRPr="003C4C3E">
        <w:rPr>
          <w:rFonts w:ascii="Times New Roman" w:hAnsi="Times New Roman"/>
          <w:sz w:val="26"/>
          <w:szCs w:val="26"/>
        </w:rPr>
        <w:t>.</w:t>
      </w:r>
    </w:p>
    <w:p w:rsidR="00A01A00" w:rsidRPr="003C4C3E" w:rsidRDefault="00A01A00" w:rsidP="000908C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A01A00" w:rsidRPr="003C4C3E" w:rsidRDefault="00A01A00" w:rsidP="003C4C3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2.27</w:t>
      </w:r>
      <w:r w:rsidRPr="003C4C3E">
        <w:rPr>
          <w:rFonts w:ascii="Times New Roman" w:hAnsi="Times New Roman"/>
          <w:sz w:val="28"/>
          <w:szCs w:val="28"/>
        </w:rPr>
        <w:t>. В случае подачи документов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A01A00" w:rsidRPr="003C4C3E" w:rsidRDefault="00A01A00" w:rsidP="003C4C3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A01A00" w:rsidRPr="003C4C3E" w:rsidRDefault="00A01A00" w:rsidP="003C4C3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A01A00" w:rsidRPr="003C4C3E" w:rsidRDefault="00A01A00" w:rsidP="003C4C3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2.28</w:t>
      </w:r>
      <w:r w:rsidRPr="003C4C3E">
        <w:rPr>
          <w:rFonts w:ascii="Times New Roman" w:hAnsi="Times New Roman"/>
          <w:sz w:val="28"/>
          <w:szCs w:val="28"/>
        </w:rPr>
        <w:t>. При предоставлении муниципальной услуги в электронной форме заявителю (представителю заявителя) посредством Регионального портала обеспечивается:</w:t>
      </w:r>
    </w:p>
    <w:p w:rsidR="00A01A00" w:rsidRPr="003C4C3E" w:rsidRDefault="00A01A00" w:rsidP="003C4C3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1) получение информации о порядке и сроках предоставления муниципальной услуги;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A01A00" w:rsidRPr="003C4C3E" w:rsidRDefault="00A01A00" w:rsidP="003C4C3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1A00" w:rsidRPr="003C4C3E" w:rsidRDefault="00A01A00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hAnsi="Times New Roman"/>
          <w:b/>
          <w:bCs/>
          <w:sz w:val="28"/>
          <w:szCs w:val="28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III. С</w:t>
      </w:r>
      <w:r w:rsidRPr="003C4C3E">
        <w:rPr>
          <w:rFonts w:ascii="Times New Roman" w:hAnsi="Times New Roman"/>
          <w:b/>
          <w:bCs/>
          <w:sz w:val="28"/>
          <w:szCs w:val="28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A01A00" w:rsidRPr="003C4C3E" w:rsidRDefault="00A01A00" w:rsidP="003C4C3E">
      <w:pPr>
        <w:tabs>
          <w:tab w:val="left" w:pos="171"/>
          <w:tab w:val="left" w:pos="456"/>
          <w:tab w:val="left" w:pos="741"/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3.1.1. Прием и регистрация заявления и документов для получения муниципальной услуги;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3.1.2. Рассмотрение заявления и документов и принятие решение о признании садового дома жилым домом или жилого дома садовым домом или 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решение </w:t>
      </w:r>
      <w:r w:rsidRPr="003C4C3E">
        <w:rPr>
          <w:rFonts w:ascii="Times New Roman" w:hAnsi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домом;</w:t>
      </w:r>
    </w:p>
    <w:p w:rsidR="00A01A00" w:rsidRPr="003C4C3E" w:rsidRDefault="00A01A00" w:rsidP="003C4C3E">
      <w:pPr>
        <w:tabs>
          <w:tab w:val="left" w:pos="741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3.1.3. 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домом);</w:t>
      </w:r>
    </w:p>
    <w:p w:rsidR="00A01A00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3.1.4. Исправление допущенных опечаток и ошибок в выданных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 услуги документах.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bCs/>
          <w:sz w:val="28"/>
          <w:szCs w:val="28"/>
          <w:lang w:eastAsia="ru-RU"/>
        </w:rPr>
        <w:t>Прием и регистрация заявления и документов для получения муниципальной услуги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3.2. Основанием для начала административной процедуры является обращение заявителя </w:t>
      </w:r>
      <w:r w:rsidRPr="003C4C3E">
        <w:rPr>
          <w:rFonts w:ascii="Times New Roman" w:hAnsi="Times New Roman"/>
          <w:sz w:val="28"/>
          <w:szCs w:val="28"/>
        </w:rPr>
        <w:t xml:space="preserve">(представителя заявителя) 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с заявлением для предоставления муниципальной услуги по форме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 xml:space="preserve">№1 </w:t>
      </w:r>
      <w:r w:rsidRPr="003C4C3E">
        <w:rPr>
          <w:rFonts w:ascii="Times New Roman" w:hAnsi="Times New Roman"/>
          <w:sz w:val="28"/>
          <w:szCs w:val="28"/>
          <w:lang w:eastAsia="ru-RU"/>
        </w:rPr>
        <w:t>к Административному регламенту в Администрацию, МФЦ.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3.3. </w:t>
      </w:r>
      <w:r w:rsidRPr="003C4C3E">
        <w:rPr>
          <w:rFonts w:ascii="Times New Roman" w:hAnsi="Times New Roman"/>
          <w:sz w:val="28"/>
          <w:szCs w:val="28"/>
          <w:lang w:eastAsia="ru-RU"/>
        </w:rPr>
        <w:t>При представлении заявителем заявления и документов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, необходимых для предоставления муниципальной услуги 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представленных документах, полнота и правильность оформления заявления.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3C4C3E">
        <w:rPr>
          <w:rFonts w:ascii="Times New Roman" w:hAnsi="Times New Roman"/>
          <w:sz w:val="28"/>
          <w:szCs w:val="28"/>
          <w:lang w:eastAsia="ru-RU"/>
        </w:rPr>
        <w:t>. При приеме заявления и документов специалист Администрации, ответственный за прием и регистрацию документов по предоставлению муниципальной услуги, проверяет: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правильность заполнения заявления;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комплектность документов, прилагаемых к заявлению.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3C4C3E">
        <w:rPr>
          <w:rFonts w:ascii="Times New Roman" w:hAnsi="Times New Roman"/>
          <w:sz w:val="28"/>
          <w:szCs w:val="28"/>
          <w:lang w:eastAsia="ru-RU"/>
        </w:rPr>
        <w:t>. Поступившие заявление и документы, в том числе из МФЦ, регистрируются с присвоением входящего номера и указанием даты получения.</w:t>
      </w:r>
    </w:p>
    <w:p w:rsidR="00A01A00" w:rsidRPr="000908CF" w:rsidRDefault="00A01A00" w:rsidP="000908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0908CF">
        <w:rPr>
          <w:rFonts w:ascii="Times New Roman" w:hAnsi="Times New Roman"/>
          <w:sz w:val="28"/>
          <w:szCs w:val="28"/>
          <w:lang w:eastAsia="ru-RU"/>
        </w:rPr>
        <w:t xml:space="preserve">3.6. 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Если заявление и документы представляются заявителем (представителем заявителя) в МФЦ лично, то специалистом МФЦ заявителю (представителю заявителя) выдается </w:t>
      </w:r>
      <w:hyperlink r:id="rId15" w:anchor="P657" w:history="1">
        <w:r w:rsidRPr="003C4C3E">
          <w:rPr>
            <w:rFonts w:ascii="Times New Roman" w:hAnsi="Times New Roman"/>
            <w:sz w:val="28"/>
            <w:szCs w:val="28"/>
            <w:lang w:eastAsia="ru-RU"/>
          </w:rPr>
          <w:t>расписка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в получении документов, </w:t>
      </w:r>
      <w:r w:rsidRPr="00FB009C">
        <w:rPr>
          <w:rFonts w:ascii="Times New Roman" w:hAnsi="Times New Roman"/>
          <w:bCs/>
          <w:color w:val="000000"/>
          <w:sz w:val="28"/>
          <w:szCs w:val="28"/>
        </w:rPr>
        <w:t xml:space="preserve">с указанием их перечня и даты получения, в день предоставления данных документов. </w:t>
      </w:r>
    </w:p>
    <w:p w:rsidR="00A01A00" w:rsidRDefault="00A01A00" w:rsidP="000908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3C4C3E">
        <w:rPr>
          <w:rFonts w:ascii="Times New Roman" w:hAnsi="Times New Roman"/>
          <w:sz w:val="28"/>
          <w:szCs w:val="28"/>
          <w:lang w:eastAsia="ru-RU"/>
        </w:rPr>
        <w:t>. 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способом.</w:t>
      </w:r>
    </w:p>
    <w:p w:rsidR="00A01A00" w:rsidRPr="00F51F13" w:rsidRDefault="00A01A00" w:rsidP="00592C2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51F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3.8. Критерием для приема и регистрации заявления и документов, необходимых для предоставления муниципальной услуги, является поступившее в Администрацию заявление и документы. 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3C4C3E">
        <w:rPr>
          <w:rFonts w:ascii="Times New Roman" w:hAnsi="Times New Roman"/>
          <w:sz w:val="28"/>
          <w:szCs w:val="28"/>
          <w:lang w:eastAsia="ru-RU"/>
        </w:rPr>
        <w:t>. 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- ответственный исполнитель).</w:t>
      </w:r>
    </w:p>
    <w:p w:rsidR="00A01A00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57D9">
        <w:rPr>
          <w:rFonts w:ascii="Times New Roman" w:hAnsi="Times New Roman"/>
          <w:sz w:val="28"/>
          <w:szCs w:val="28"/>
          <w:lang w:eastAsia="ru-RU"/>
        </w:rPr>
        <w:t xml:space="preserve">3.10. </w:t>
      </w:r>
      <w:r w:rsidRPr="0091428F">
        <w:rPr>
          <w:rFonts w:ascii="Times New Roman" w:hAnsi="Times New Roman"/>
          <w:sz w:val="28"/>
          <w:szCs w:val="28"/>
          <w:lang w:eastAsia="ru-RU"/>
        </w:rPr>
        <w:t>Способ фиксации результата административной процедуры является регистрация в Книге регистрации заявления о п</w:t>
      </w:r>
      <w:r>
        <w:rPr>
          <w:rFonts w:ascii="Times New Roman" w:hAnsi="Times New Roman"/>
          <w:sz w:val="28"/>
          <w:szCs w:val="28"/>
          <w:lang w:eastAsia="ru-RU"/>
        </w:rPr>
        <w:t xml:space="preserve">редоставлении муниципальной услуги. </w:t>
      </w:r>
    </w:p>
    <w:p w:rsidR="00A01A00" w:rsidRPr="003857D9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3.11. </w:t>
      </w:r>
      <w:r w:rsidRPr="003857D9">
        <w:rPr>
          <w:rFonts w:ascii="Times New Roman" w:hAnsi="Times New Roman"/>
          <w:sz w:val="28"/>
          <w:szCs w:val="28"/>
          <w:lang w:eastAsia="ru-RU"/>
        </w:rPr>
        <w:t>Продолжительность административной процедуры (максимальный срок ее выполнения) составляет 5календарных дней со дня поступления заявления и документов в Администрацию.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3.1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3C4C3E">
        <w:rPr>
          <w:rFonts w:ascii="Times New Roman" w:hAnsi="Times New Roman"/>
          <w:sz w:val="28"/>
          <w:szCs w:val="28"/>
          <w:lang w:eastAsia="ru-RU"/>
        </w:rPr>
        <w:t>. Результатом административной процедуры является прием и регистрация поступившего заявления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и документов</w:t>
      </w:r>
      <w:r w:rsidRPr="003C4C3E">
        <w:rPr>
          <w:rFonts w:ascii="Times New Roman" w:hAnsi="Times New Roman"/>
          <w:sz w:val="28"/>
          <w:szCs w:val="28"/>
          <w:lang w:eastAsia="ru-RU"/>
        </w:rPr>
        <w:t>, определение ответственного исполнителя.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sz w:val="28"/>
          <w:szCs w:val="28"/>
          <w:lang w:eastAsia="ru-RU"/>
        </w:rPr>
        <w:t>Рассмотрение заявления и документов и принятие решение о признании садового дома жилым домом или жилого дома садовым домом или об отказе в признании садового дома жилым домом или жилого дома садовым домом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3C4C3E">
        <w:rPr>
          <w:rFonts w:ascii="Times New Roman" w:hAnsi="Times New Roman"/>
          <w:sz w:val="28"/>
          <w:szCs w:val="28"/>
          <w:lang w:eastAsia="ru-RU"/>
        </w:rPr>
        <w:t>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3.1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3C4C3E">
        <w:rPr>
          <w:rFonts w:ascii="Times New Roman" w:hAnsi="Times New Roman"/>
          <w:sz w:val="28"/>
          <w:szCs w:val="28"/>
          <w:lang w:eastAsia="ru-RU"/>
        </w:rPr>
        <w:t>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полноты и достоверности сведений, содержащихся в представленных документах;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согласованности представленной информации между отдельными документами комплекта;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наличия оснований для отказа в предоставлении муниципальной услуги, предусмотренных пунктом 2.9 Административного регламента (за исключением подпункта 3 пункта 2.9 Административного регламента).</w:t>
      </w:r>
      <w:bookmarkStart w:id="7" w:name="Par342"/>
      <w:bookmarkEnd w:id="7"/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3.1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3C4C3E">
        <w:rPr>
          <w:rFonts w:ascii="Times New Roman" w:hAnsi="Times New Roman"/>
          <w:sz w:val="28"/>
          <w:szCs w:val="28"/>
          <w:lang w:eastAsia="ru-RU"/>
        </w:rPr>
        <w:t>. В случае наличия оснований для отказа в предоставлении муниципальной услуги, предусмотренных пунктами 2.9 Административного регламента ответственный исполнитель подготавливает решение об отказе в признании садового дома жилым домом или жилого дома садовым домом.</w:t>
      </w:r>
    </w:p>
    <w:p w:rsidR="00A01A00" w:rsidRPr="00B62D73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>При отсутствии документа указанн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ого </w:t>
      </w: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подпункте</w:t>
      </w: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 пункта 2.6 раздела 2 Административного регламента, ответственный исполнитель в течение 1 рабочего дня со дня  регистрации заявления в Администрации,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осуществляет подготовку и направление запросов о представлении документов, подлежащих получению в рамках межведомственного взаимодействия. 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Межведомственные запросы в форме электронного документа подписываются электронной подписью.</w:t>
      </w:r>
    </w:p>
    <w:p w:rsidR="00A01A00" w:rsidRPr="00B62D73" w:rsidRDefault="00A01A00" w:rsidP="00434C5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>Срок подготовки и направления ответа на межведомственный запрос не может превышать 5 рабочих дней (два рабочих дня - при осуществлении государственного кадастрового учета и (или) государственной регистрации прав на объекты недвижимости)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A01A00" w:rsidRPr="003857D9" w:rsidRDefault="00A01A00" w:rsidP="00434C5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3857D9">
        <w:rPr>
          <w:rFonts w:ascii="Times New Roman" w:hAnsi="Times New Roman"/>
          <w:sz w:val="28"/>
          <w:szCs w:val="28"/>
          <w:lang w:eastAsia="ru-RU"/>
        </w:rPr>
        <w:t>3.1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3857D9">
        <w:rPr>
          <w:rFonts w:ascii="Times New Roman" w:hAnsi="Times New Roman"/>
          <w:sz w:val="28"/>
          <w:szCs w:val="28"/>
          <w:lang w:eastAsia="ru-RU"/>
        </w:rPr>
        <w:t xml:space="preserve">. В течение 1 </w:t>
      </w:r>
      <w:r>
        <w:rPr>
          <w:rFonts w:ascii="Times New Roman" w:hAnsi="Times New Roman"/>
          <w:sz w:val="28"/>
          <w:szCs w:val="28"/>
          <w:lang w:eastAsia="ru-RU"/>
        </w:rPr>
        <w:t xml:space="preserve">рабочего </w:t>
      </w:r>
      <w:r w:rsidRPr="003857D9">
        <w:rPr>
          <w:rFonts w:ascii="Times New Roman" w:hAnsi="Times New Roman"/>
          <w:sz w:val="28"/>
          <w:szCs w:val="28"/>
          <w:lang w:eastAsia="ru-RU"/>
        </w:rPr>
        <w:t>дня, со дня получения запрашиваемых документов и (или) информации, ответственный исполнитель проверяет полноту полученных документов и (или) информации.</w:t>
      </w:r>
    </w:p>
    <w:p w:rsidR="00A01A00" w:rsidRPr="00B62D73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>3.17. В случае поступления ответа, свидетельствующего об отсутствии в Едином государственном реестре недвижимости сведений о зарегистрированных правах на садовый дом или жилой дом, ответственный исполнитель в течение 1 рабочего дня с момента получения ответа на межведомственный запрос направляет в адрес заявителя уведомление  о получении такого ответа и предлагает заявителю представить документ, предусмотренный подпунктом 2 пункта 2.6 раздела 2Административного регламента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>или нотариально заверенную копию такого документа в течение 15 календарных дней со дня направления уведомления о представлении правоустанавливающего документа.</w:t>
      </w:r>
    </w:p>
    <w:p w:rsidR="00A01A00" w:rsidRPr="00B62D73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>3.18. В случае непредставления заявителем документа, предусмотренного подпунктом 2 пункта 2.6 Административного регламента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>или нотариально заверенной копии такого документа, по истечении 15 календарных дней со дня направления уведомления, ответственный исполнитель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>в течение 1 рабочего дня со дня окончания вышеуказанного срока,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>подготавливает решение об отказе в признании садового дома жилым домом или жилого дома садовым домом в соответствии с пунктом 2.9. Административного регламента.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19</w:t>
      </w:r>
      <w:r w:rsidRPr="003C4C3E">
        <w:rPr>
          <w:rFonts w:ascii="Times New Roman" w:hAnsi="Times New Roman"/>
          <w:sz w:val="28"/>
          <w:szCs w:val="28"/>
          <w:lang w:eastAsia="ru-RU"/>
        </w:rPr>
        <w:t>. В случае представления заявителем документов, указанных в подпункте 2 пункта 2.6Административного Регламента, по собственной инициативе направление межведомственного запроса не осуществляется.</w:t>
      </w:r>
    </w:p>
    <w:p w:rsidR="00A01A00" w:rsidRPr="00B62D73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62D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3.20. По результатам рассмотрения сведений, полученных через систему межведомственного взаимодействия или представленных заявителем по собственной инициативе, ответственный исполнитель в течение 1 рабочего дня  подготавливает решение о признании садового дома жилым домом или жилого дома садовым домом (по форме, установленной приложением № 3 к Положению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 от 28.01.2006 № 47) либо решение об отказе в признании садового дома жилым домом или жилого дома садовым домом. 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3C4C3E">
        <w:rPr>
          <w:rFonts w:ascii="Times New Roman" w:hAnsi="Times New Roman"/>
          <w:sz w:val="28"/>
          <w:szCs w:val="28"/>
          <w:lang w:eastAsia="ru-RU"/>
        </w:rPr>
        <w:t>тветственны</w:t>
      </w:r>
      <w:r>
        <w:rPr>
          <w:rFonts w:ascii="Times New Roman" w:hAnsi="Times New Roman"/>
          <w:sz w:val="28"/>
          <w:szCs w:val="28"/>
          <w:lang w:eastAsia="ru-RU"/>
        </w:rPr>
        <w:t>й исполнитель направляет решение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о признании садового дома жилым домом или жилого дома садовым домом либо 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решение 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об отказе в признании садового дома жилым домом или жилого </w:t>
      </w:r>
      <w:r>
        <w:rPr>
          <w:rFonts w:ascii="Times New Roman" w:hAnsi="Times New Roman"/>
          <w:sz w:val="28"/>
          <w:szCs w:val="28"/>
          <w:lang w:eastAsia="ru-RU"/>
        </w:rPr>
        <w:t>дома садовым домом на подпись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главе Администрации.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3.21. 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Результатом выполнения административной процедуры является принятие </w:t>
      </w:r>
      <w:bookmarkStart w:id="8" w:name="_Hlk34384483"/>
      <w:r w:rsidRPr="003C4C3E">
        <w:rPr>
          <w:rFonts w:ascii="Times New Roman" w:hAnsi="Times New Roman"/>
          <w:sz w:val="28"/>
          <w:szCs w:val="28"/>
          <w:lang w:eastAsia="ru-RU"/>
        </w:rPr>
        <w:t xml:space="preserve">решения о признании садового дома жилым домом или жилого дома садовым домом либо 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решение </w:t>
      </w:r>
      <w:r w:rsidRPr="003C4C3E">
        <w:rPr>
          <w:rFonts w:ascii="Times New Roman" w:hAnsi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</w:t>
      </w:r>
      <w:bookmarkEnd w:id="8"/>
      <w:r w:rsidRPr="003C4C3E">
        <w:rPr>
          <w:rFonts w:ascii="Times New Roman" w:hAnsi="Times New Roman"/>
          <w:sz w:val="28"/>
          <w:szCs w:val="28"/>
          <w:lang w:eastAsia="ru-RU"/>
        </w:rPr>
        <w:t xml:space="preserve"> и подписание его главой Администрации. </w:t>
      </w:r>
    </w:p>
    <w:p w:rsidR="00A01A00" w:rsidRDefault="00A01A00" w:rsidP="007771AB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Решение об отказе в признании садового дома жилым домом или жилого дома садовым домом должно содержать основания, предусмотренные пунктом 2.9 Административного регламента. Отказ в признании садового дома жилым домом или жилого дома садовым домом может быть обжалован</w:t>
      </w:r>
      <w:r w:rsidRPr="007771AB">
        <w:rPr>
          <w:rFonts w:ascii="Times New Roman" w:hAnsi="Times New Roman"/>
          <w:sz w:val="28"/>
          <w:szCs w:val="28"/>
          <w:lang w:eastAsia="ru-RU"/>
        </w:rPr>
        <w:t xml:space="preserve"> заявителем в судебном порядке.</w:t>
      </w:r>
    </w:p>
    <w:p w:rsidR="00A01A00" w:rsidRPr="00415AD2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4394">
        <w:rPr>
          <w:rFonts w:ascii="Times New Roman" w:hAnsi="Times New Roman"/>
          <w:sz w:val="28"/>
          <w:szCs w:val="28"/>
          <w:lang w:eastAsia="ru-RU"/>
        </w:rPr>
        <w:t>3.2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274394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415AD2">
        <w:rPr>
          <w:rFonts w:ascii="Times New Roman" w:hAnsi="Times New Roman"/>
          <w:sz w:val="28"/>
          <w:szCs w:val="28"/>
          <w:lang w:eastAsia="ru-RU"/>
        </w:rPr>
        <w:t xml:space="preserve">Способом фиксации результата выполнения административной процедуры является регистрация решения о признании садового дома жилым домом или жилого дома садовым домом либо 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решения </w:t>
      </w:r>
      <w:r w:rsidRPr="00415AD2">
        <w:rPr>
          <w:rFonts w:ascii="Times New Roman" w:hAnsi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A01A00" w:rsidRPr="00274394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3.23. </w:t>
      </w:r>
      <w:r w:rsidRPr="00274394">
        <w:rPr>
          <w:rFonts w:ascii="Times New Roman" w:hAnsi="Times New Roman"/>
          <w:sz w:val="28"/>
          <w:szCs w:val="28"/>
          <w:lang w:eastAsia="ru-RU"/>
        </w:rPr>
        <w:t>Максимальный срок выполнения административных действий в рамках данной административной процедуры –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274394">
        <w:rPr>
          <w:rFonts w:ascii="Times New Roman" w:hAnsi="Times New Roman"/>
          <w:sz w:val="28"/>
          <w:szCs w:val="28"/>
          <w:lang w:eastAsia="ru-RU"/>
        </w:rPr>
        <w:t>календарных дней со дня регистрации заявления и документов в Администрации.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01A00" w:rsidRPr="003C4C3E" w:rsidRDefault="00A01A00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sz w:val="28"/>
          <w:szCs w:val="28"/>
          <w:lang w:eastAsia="ru-RU"/>
        </w:rPr>
        <w:t>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</w:t>
      </w:r>
    </w:p>
    <w:p w:rsidR="00A01A00" w:rsidRPr="003C4C3E" w:rsidRDefault="00A01A00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01A00" w:rsidRPr="003C4C3E" w:rsidRDefault="00A01A00" w:rsidP="003C4C3E">
      <w:pPr>
        <w:tabs>
          <w:tab w:val="left" w:pos="1080"/>
          <w:tab w:val="left" w:pos="9921"/>
        </w:tabs>
        <w:autoSpaceDE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3.2</w:t>
      </w:r>
      <w:r>
        <w:rPr>
          <w:rFonts w:ascii="Times New Roman" w:hAnsi="Times New Roman"/>
          <w:sz w:val="28"/>
          <w:szCs w:val="28"/>
        </w:rPr>
        <w:t>4</w:t>
      </w:r>
      <w:r w:rsidRPr="003C4C3E">
        <w:rPr>
          <w:rFonts w:ascii="Times New Roman" w:hAnsi="Times New Roman"/>
          <w:sz w:val="28"/>
          <w:szCs w:val="28"/>
        </w:rPr>
        <w:t xml:space="preserve">. Основанием для начала административной процедуры является подписанное главой Администрации решение о признании садового дома жилым домом или жилого дома садовым домом либо </w:t>
      </w:r>
      <w:r>
        <w:rPr>
          <w:rFonts w:ascii="Times New Roman" w:hAnsi="Times New Roman"/>
          <w:sz w:val="28"/>
          <w:szCs w:val="28"/>
        </w:rPr>
        <w:t xml:space="preserve">решение </w:t>
      </w:r>
      <w:r w:rsidRPr="003C4C3E">
        <w:rPr>
          <w:rFonts w:ascii="Times New Roman" w:hAnsi="Times New Roman"/>
          <w:sz w:val="28"/>
          <w:szCs w:val="28"/>
        </w:rPr>
        <w:t>об отказе в признании садового дома жилым домом или жилого дома садовым домом.</w:t>
      </w:r>
    </w:p>
    <w:p w:rsidR="00A01A00" w:rsidRPr="003C4C3E" w:rsidRDefault="00A01A00" w:rsidP="003C4C3E">
      <w:pPr>
        <w:tabs>
          <w:tab w:val="left" w:pos="1080"/>
          <w:tab w:val="left" w:pos="9921"/>
        </w:tabs>
        <w:autoSpaceDE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3.2</w:t>
      </w:r>
      <w:r>
        <w:rPr>
          <w:rFonts w:ascii="Times New Roman" w:hAnsi="Times New Roman"/>
          <w:sz w:val="28"/>
          <w:szCs w:val="28"/>
        </w:rPr>
        <w:t>5</w:t>
      </w:r>
      <w:r w:rsidRPr="003C4C3E">
        <w:rPr>
          <w:rFonts w:ascii="Times New Roman" w:hAnsi="Times New Roman"/>
          <w:sz w:val="28"/>
          <w:szCs w:val="28"/>
        </w:rPr>
        <w:t xml:space="preserve">. Результатом выполнения данной административной процедуры является направление заявителю подписанного главой Администрации и зарегистрированного в установленном порядке решения о признании садового дома жилым домом или жилого дома садовым домом либо </w:t>
      </w:r>
      <w:r>
        <w:rPr>
          <w:rFonts w:ascii="Times New Roman" w:hAnsi="Times New Roman"/>
          <w:sz w:val="28"/>
          <w:szCs w:val="28"/>
        </w:rPr>
        <w:t xml:space="preserve">решения </w:t>
      </w:r>
      <w:r w:rsidRPr="003C4C3E">
        <w:rPr>
          <w:rFonts w:ascii="Times New Roman" w:hAnsi="Times New Roman"/>
          <w:sz w:val="28"/>
          <w:szCs w:val="28"/>
        </w:rPr>
        <w:t>об отказе в признании садового дома жилым домом или жилого дома садовым домом способом, указанным в заявлении.</w:t>
      </w:r>
    </w:p>
    <w:p w:rsidR="00A01A00" w:rsidRPr="006D7430" w:rsidRDefault="00A01A00" w:rsidP="00CC7DFE">
      <w:pPr>
        <w:widowControl w:val="0"/>
        <w:tabs>
          <w:tab w:val="left" w:pos="9921"/>
        </w:tabs>
        <w:suppressAutoHyphens/>
        <w:autoSpaceDE w:val="0"/>
        <w:spacing w:after="0" w:line="240" w:lineRule="auto"/>
        <w:ind w:right="14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D7430">
        <w:rPr>
          <w:rFonts w:ascii="Times New Roman" w:hAnsi="Times New Roman"/>
          <w:color w:val="000000"/>
          <w:sz w:val="28"/>
          <w:szCs w:val="28"/>
        </w:rPr>
        <w:t>3.26. 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выдаче или направлении результата предоставления муниципальной услуги.</w:t>
      </w:r>
    </w:p>
    <w:p w:rsidR="00A01A00" w:rsidRPr="00274394" w:rsidRDefault="00A01A00" w:rsidP="003C4C3E">
      <w:pPr>
        <w:widowControl w:val="0"/>
        <w:tabs>
          <w:tab w:val="left" w:pos="9921"/>
        </w:tabs>
        <w:suppressAutoHyphens/>
        <w:autoSpaceDE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3.27. Решение </w:t>
      </w:r>
      <w:r w:rsidRPr="00274394">
        <w:rPr>
          <w:rFonts w:ascii="Times New Roman" w:hAnsi="Times New Roman"/>
          <w:sz w:val="28"/>
          <w:szCs w:val="28"/>
        </w:rPr>
        <w:t>о признании садового дома жилым домом или жилого</w:t>
      </w:r>
      <w:r>
        <w:rPr>
          <w:rFonts w:ascii="Times New Roman" w:hAnsi="Times New Roman"/>
          <w:sz w:val="28"/>
          <w:szCs w:val="28"/>
        </w:rPr>
        <w:t xml:space="preserve"> дома садовым домом либо решение</w:t>
      </w:r>
      <w:r w:rsidRPr="00274394">
        <w:rPr>
          <w:rFonts w:ascii="Times New Roman" w:hAnsi="Times New Roman"/>
          <w:sz w:val="28"/>
          <w:szCs w:val="28"/>
        </w:rPr>
        <w:t xml:space="preserve"> об отказе в признании садового дома жилым домом или жилого дома садовым </w:t>
      </w:r>
      <w:r>
        <w:rPr>
          <w:rFonts w:ascii="Times New Roman" w:hAnsi="Times New Roman"/>
          <w:sz w:val="28"/>
          <w:szCs w:val="28"/>
        </w:rPr>
        <w:t xml:space="preserve">домом выдается или направляется заявителю, </w:t>
      </w:r>
      <w:r w:rsidRPr="00274394">
        <w:rPr>
          <w:rFonts w:ascii="Times New Roman" w:hAnsi="Times New Roman"/>
          <w:sz w:val="28"/>
          <w:szCs w:val="28"/>
        </w:rPr>
        <w:t>указанным в заявлении способом не позднее, чем через 3 рабочих дня со дня принятия такого решения.</w:t>
      </w:r>
    </w:p>
    <w:p w:rsidR="00A01A00" w:rsidRPr="003C4C3E" w:rsidRDefault="00A01A00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6"/>
          <w:szCs w:val="26"/>
        </w:rPr>
      </w:pPr>
    </w:p>
    <w:p w:rsidR="00A01A00" w:rsidRPr="003C4C3E" w:rsidRDefault="00A01A00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hAnsi="Times New Roman"/>
          <w:b/>
          <w:sz w:val="28"/>
          <w:szCs w:val="28"/>
        </w:rPr>
      </w:pPr>
      <w:r w:rsidRPr="003C4C3E">
        <w:rPr>
          <w:rFonts w:ascii="Times New Roman" w:hAnsi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A01A00" w:rsidRPr="003C4C3E" w:rsidRDefault="00A01A00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A01A00" w:rsidRPr="003C4C3E" w:rsidRDefault="00A01A00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3.2</w:t>
      </w:r>
      <w:r>
        <w:rPr>
          <w:rFonts w:ascii="Times New Roman" w:hAnsi="Times New Roman"/>
          <w:sz w:val="28"/>
          <w:szCs w:val="28"/>
        </w:rPr>
        <w:t>8</w:t>
      </w:r>
      <w:r w:rsidRPr="003C4C3E">
        <w:rPr>
          <w:rFonts w:ascii="Times New Roman" w:hAnsi="Times New Roman"/>
          <w:sz w:val="28"/>
          <w:szCs w:val="28"/>
        </w:rPr>
        <w:t>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:rsidR="00A01A00" w:rsidRPr="003C4C3E" w:rsidRDefault="00A01A00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3.2</w:t>
      </w:r>
      <w:r>
        <w:rPr>
          <w:rFonts w:ascii="Times New Roman" w:hAnsi="Times New Roman"/>
          <w:sz w:val="28"/>
          <w:szCs w:val="28"/>
        </w:rPr>
        <w:t>9</w:t>
      </w:r>
      <w:r w:rsidRPr="003C4C3E">
        <w:rPr>
          <w:rFonts w:ascii="Times New Roman" w:hAnsi="Times New Roman"/>
          <w:sz w:val="28"/>
          <w:szCs w:val="28"/>
        </w:rPr>
        <w:t>. При обращении об исправлении технической ошибки заявитель представляет:</w:t>
      </w:r>
    </w:p>
    <w:p w:rsidR="00A01A00" w:rsidRPr="003C4C3E" w:rsidRDefault="00A01A00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- заявление об исправлении технической ошибки;</w:t>
      </w:r>
    </w:p>
    <w:p w:rsidR="00A01A00" w:rsidRPr="003C4C3E" w:rsidRDefault="00A01A00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3C4C3E">
        <w:rPr>
          <w:rFonts w:ascii="Times New Roman" w:hAnsi="Times New Roman"/>
          <w:sz w:val="28"/>
          <w:szCs w:val="28"/>
          <w:lang w:eastAsia="ru-RU"/>
        </w:rPr>
        <w:t>. 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</w:t>
      </w:r>
      <w:r>
        <w:rPr>
          <w:rFonts w:ascii="Times New Roman" w:hAnsi="Times New Roman"/>
          <w:sz w:val="28"/>
          <w:szCs w:val="28"/>
          <w:lang w:eastAsia="ru-RU"/>
        </w:rPr>
        <w:t>ому исполнителю</w:t>
      </w:r>
      <w:r w:rsidRPr="003C4C3E">
        <w:rPr>
          <w:rFonts w:ascii="Times New Roman" w:hAnsi="Times New Roman"/>
          <w:sz w:val="28"/>
          <w:szCs w:val="28"/>
          <w:lang w:eastAsia="ru-RU"/>
        </w:rPr>
        <w:t>, в установленном порядке.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A01A00" w:rsidRPr="00F51F13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51F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3.31. В случае наличия технической ошибки в выданном в результате предоставления муниципальной услуги документе, ответственный исполнитель устраняет техническую ошибку путем подготовки проекта о внесения изменений в решение </w:t>
      </w:r>
      <w:r w:rsidRPr="00F51F13">
        <w:rPr>
          <w:rFonts w:ascii="Times New Roman" w:hAnsi="Times New Roman"/>
          <w:color w:val="000000"/>
          <w:sz w:val="28"/>
          <w:szCs w:val="28"/>
        </w:rPr>
        <w:t>о признании садового дома жилым домом или жилого дома садовым домом (далее – решение) или   решение об отказе в признании садового дома жилым домом или жилого дома садовым домом</w:t>
      </w:r>
      <w:r w:rsidRPr="00F51F13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32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. Ответственный исполнитель </w:t>
      </w:r>
      <w:r>
        <w:rPr>
          <w:rFonts w:ascii="Times New Roman" w:hAnsi="Times New Roman"/>
          <w:sz w:val="28"/>
          <w:szCs w:val="28"/>
          <w:lang w:eastAsia="ru-RU"/>
        </w:rPr>
        <w:t>передает подготовленное решение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Глава Ад</w:t>
      </w:r>
      <w:r>
        <w:rPr>
          <w:rFonts w:ascii="Times New Roman" w:hAnsi="Times New Roman"/>
          <w:sz w:val="28"/>
          <w:szCs w:val="28"/>
          <w:lang w:eastAsia="ru-RU"/>
        </w:rPr>
        <w:t>министрации подписывает решение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33.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</w:t>
      </w:r>
      <w:r>
        <w:rPr>
          <w:rFonts w:ascii="Times New Roman" w:hAnsi="Times New Roman"/>
          <w:sz w:val="28"/>
          <w:szCs w:val="28"/>
          <w:lang w:eastAsia="ru-RU"/>
        </w:rPr>
        <w:t xml:space="preserve">5календарных </w:t>
      </w:r>
      <w:r w:rsidRPr="003C4C3E">
        <w:rPr>
          <w:rFonts w:ascii="Times New Roman" w:hAnsi="Times New Roman"/>
          <w:sz w:val="28"/>
          <w:szCs w:val="28"/>
          <w:lang w:eastAsia="ru-RU"/>
        </w:rPr>
        <w:t>дней с даты регистрации заявления об исправлении технической ошибки в Администрации.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3.3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3C4C3E">
        <w:rPr>
          <w:rFonts w:ascii="Times New Roman" w:hAnsi="Times New Roman"/>
          <w:sz w:val="28"/>
          <w:szCs w:val="28"/>
          <w:lang w:eastAsia="ru-RU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1) в случае наличия технической ошибки в выданном в результате предоставления муниципаль</w:t>
      </w:r>
      <w:r>
        <w:rPr>
          <w:rFonts w:ascii="Times New Roman" w:hAnsi="Times New Roman"/>
          <w:sz w:val="28"/>
          <w:szCs w:val="28"/>
          <w:lang w:eastAsia="ru-RU"/>
        </w:rPr>
        <w:t>ной услуги документе – решение</w:t>
      </w:r>
      <w:r w:rsidRPr="003C4C3E">
        <w:rPr>
          <w:rFonts w:ascii="Times New Roman" w:hAnsi="Times New Roman"/>
          <w:sz w:val="28"/>
          <w:szCs w:val="28"/>
          <w:lang w:eastAsia="ru-RU"/>
        </w:rPr>
        <w:t>, с внесенными изменениями;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3.3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3C4C3E">
        <w:rPr>
          <w:rFonts w:ascii="Times New Roman" w:hAnsi="Times New Roman"/>
          <w:sz w:val="28"/>
          <w:szCs w:val="28"/>
          <w:lang w:eastAsia="ru-RU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1) в случае наличия технической ошибки в выданном в результате предоставления муниципальной услуги документе - решение, с внесенными изменениями;</w:t>
      </w:r>
    </w:p>
    <w:p w:rsidR="00A01A00" w:rsidRPr="003C4C3E" w:rsidRDefault="00A01A00" w:rsidP="003C4C3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C4C3E">
        <w:rPr>
          <w:rFonts w:ascii="Times New Roman" w:hAnsi="Times New Roman"/>
          <w:b/>
          <w:sz w:val="28"/>
          <w:szCs w:val="28"/>
          <w:lang w:eastAsia="ru-RU"/>
        </w:rPr>
        <w:t>Особенности предоставления муниципальной услуги в МФЦ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01A00" w:rsidRPr="00274394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4394">
        <w:rPr>
          <w:rFonts w:ascii="Times New Roman" w:hAnsi="Times New Roman"/>
          <w:sz w:val="28"/>
          <w:szCs w:val="28"/>
          <w:lang w:eastAsia="ru-RU"/>
        </w:rPr>
        <w:t>3.3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274394">
        <w:rPr>
          <w:rFonts w:ascii="Times New Roman" w:hAnsi="Times New Roman"/>
          <w:sz w:val="28"/>
          <w:szCs w:val="28"/>
          <w:lang w:eastAsia="ru-RU"/>
        </w:rPr>
        <w:t>. Заявление может быть подано через МФЦ в соответствии с соглашением о взаимодействии, заключенным между МФЦ и Администрацией, предоставляющ</w:t>
      </w:r>
      <w:r>
        <w:rPr>
          <w:rFonts w:ascii="Times New Roman" w:hAnsi="Times New Roman"/>
          <w:sz w:val="28"/>
          <w:szCs w:val="28"/>
          <w:lang w:eastAsia="ru-RU"/>
        </w:rPr>
        <w:t>ей</w:t>
      </w:r>
      <w:r w:rsidRPr="00274394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 с момента вступления в силу соглашения о взаимодействии.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3.3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. В случае если муниципальная услуга оказывается на базе </w:t>
      </w:r>
      <w:r w:rsidRPr="003C4C3E">
        <w:rPr>
          <w:rFonts w:ascii="Times New Roman" w:hAnsi="Times New Roman"/>
          <w:sz w:val="28"/>
          <w:szCs w:val="28"/>
        </w:rPr>
        <w:t>МФЦ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, специалист </w:t>
      </w:r>
      <w:r w:rsidRPr="003C4C3E">
        <w:rPr>
          <w:rFonts w:ascii="Times New Roman" w:hAnsi="Times New Roman"/>
          <w:sz w:val="28"/>
          <w:szCs w:val="28"/>
        </w:rPr>
        <w:t>МФЦ</w:t>
      </w:r>
      <w:r w:rsidRPr="003C4C3E">
        <w:rPr>
          <w:rFonts w:ascii="Times New Roman" w:hAnsi="Times New Roman"/>
          <w:sz w:val="28"/>
          <w:szCs w:val="28"/>
          <w:lang w:eastAsia="ru-RU"/>
        </w:rPr>
        <w:t>: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принимает от заявителя заяв</w:t>
      </w:r>
      <w:r>
        <w:rPr>
          <w:rFonts w:ascii="Times New Roman" w:hAnsi="Times New Roman"/>
          <w:sz w:val="28"/>
          <w:szCs w:val="28"/>
          <w:lang w:eastAsia="ru-RU"/>
        </w:rPr>
        <w:t>ление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и документы, регистрирует заяв</w:t>
      </w:r>
      <w:r>
        <w:rPr>
          <w:rFonts w:ascii="Times New Roman" w:hAnsi="Times New Roman"/>
          <w:sz w:val="28"/>
          <w:szCs w:val="28"/>
          <w:lang w:eastAsia="ru-RU"/>
        </w:rPr>
        <w:t>ление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в соответствии с документооборотом </w:t>
      </w:r>
      <w:r w:rsidRPr="003C4C3E">
        <w:rPr>
          <w:rFonts w:ascii="Times New Roman" w:hAnsi="Times New Roman"/>
          <w:sz w:val="28"/>
          <w:szCs w:val="28"/>
        </w:rPr>
        <w:t>МФЦ</w:t>
      </w:r>
      <w:r w:rsidRPr="003C4C3E">
        <w:rPr>
          <w:rFonts w:ascii="Times New Roman" w:hAnsi="Times New Roman"/>
          <w:sz w:val="28"/>
          <w:szCs w:val="28"/>
          <w:lang w:eastAsia="ru-RU"/>
        </w:rPr>
        <w:t>;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проверяет правильность заполнения заяв</w:t>
      </w:r>
      <w:r>
        <w:rPr>
          <w:rFonts w:ascii="Times New Roman" w:hAnsi="Times New Roman"/>
          <w:sz w:val="28"/>
          <w:szCs w:val="28"/>
          <w:lang w:eastAsia="ru-RU"/>
        </w:rPr>
        <w:t>ления</w:t>
      </w:r>
      <w:r w:rsidRPr="003C4C3E">
        <w:rPr>
          <w:rFonts w:ascii="Times New Roman" w:hAnsi="Times New Roman"/>
          <w:sz w:val="28"/>
          <w:szCs w:val="28"/>
          <w:lang w:eastAsia="ru-RU"/>
        </w:rPr>
        <w:t>;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проверяет комплектность представленных заявителем документов;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- выдает расписку о принятии заяв</w:t>
      </w:r>
      <w:r>
        <w:rPr>
          <w:rFonts w:ascii="Times New Roman" w:hAnsi="Times New Roman"/>
          <w:sz w:val="28"/>
          <w:szCs w:val="28"/>
          <w:lang w:eastAsia="ru-RU"/>
        </w:rPr>
        <w:t>ления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и документов с описью представленных документов и указанием срока получения результата 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муниципальной </w:t>
      </w:r>
      <w:r w:rsidRPr="003C4C3E">
        <w:rPr>
          <w:rFonts w:ascii="Times New Roman" w:hAnsi="Times New Roman"/>
          <w:sz w:val="28"/>
          <w:szCs w:val="28"/>
          <w:lang w:eastAsia="ru-RU"/>
        </w:rPr>
        <w:t>услуги.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3.3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. Передача документов заявителя из </w:t>
      </w:r>
      <w:r w:rsidRPr="003C4C3E">
        <w:rPr>
          <w:rFonts w:ascii="Times New Roman" w:hAnsi="Times New Roman"/>
          <w:sz w:val="28"/>
          <w:szCs w:val="28"/>
        </w:rPr>
        <w:t>МФЦ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в Администрацию  о</w:t>
      </w:r>
      <w:r>
        <w:rPr>
          <w:rFonts w:ascii="Times New Roman" w:hAnsi="Times New Roman"/>
          <w:sz w:val="28"/>
          <w:szCs w:val="28"/>
          <w:lang w:eastAsia="ru-RU"/>
        </w:rPr>
        <w:t xml:space="preserve">существляется не позднее 1 </w:t>
      </w:r>
      <w:r w:rsidRPr="003C4C3E">
        <w:rPr>
          <w:rFonts w:ascii="Times New Roman" w:hAnsi="Times New Roman"/>
          <w:sz w:val="28"/>
          <w:szCs w:val="28"/>
          <w:lang w:eastAsia="ru-RU"/>
        </w:rPr>
        <w:t>рабочего дня, следующего за днем регистрации заяв</w:t>
      </w:r>
      <w:r>
        <w:rPr>
          <w:rFonts w:ascii="Times New Roman" w:hAnsi="Times New Roman"/>
          <w:sz w:val="28"/>
          <w:szCs w:val="28"/>
          <w:lang w:eastAsia="ru-RU"/>
        </w:rPr>
        <w:t>ления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и принятых документов, указанных в </w:t>
      </w:r>
      <w:hyperlink w:anchor="P118" w:history="1">
        <w:r w:rsidRPr="003C4C3E">
          <w:rPr>
            <w:rFonts w:ascii="Times New Roman" w:hAnsi="Times New Roman"/>
            <w:sz w:val="28"/>
            <w:szCs w:val="28"/>
            <w:lang w:eastAsia="ru-RU"/>
          </w:rPr>
          <w:t>пункте 2.6.</w:t>
        </w:r>
      </w:hyperlink>
      <w:r w:rsidRPr="003C4C3E">
        <w:rPr>
          <w:rFonts w:ascii="Times New Roman" w:hAnsi="Times New Roman"/>
          <w:sz w:val="28"/>
          <w:szCs w:val="28"/>
          <w:lang w:eastAsia="ru-RU"/>
        </w:rPr>
        <w:t xml:space="preserve"> Административного регламента.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3.3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. Передача документов заявителя из </w:t>
      </w:r>
      <w:r w:rsidRPr="003C4C3E">
        <w:rPr>
          <w:rFonts w:ascii="Times New Roman" w:hAnsi="Times New Roman"/>
          <w:sz w:val="28"/>
          <w:szCs w:val="28"/>
        </w:rPr>
        <w:t>МФЦ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Pr="003C4C3E">
        <w:rPr>
          <w:rFonts w:ascii="Times New Roman" w:hAnsi="Times New Roman"/>
          <w:sz w:val="28"/>
          <w:szCs w:val="28"/>
        </w:rPr>
        <w:t>Администрацию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осуществляется специалистом, ответственным за доставку документов </w:t>
      </w:r>
      <w:r w:rsidRPr="003C4C3E">
        <w:rPr>
          <w:rFonts w:ascii="Times New Roman" w:hAnsi="Times New Roman"/>
          <w:sz w:val="28"/>
          <w:szCs w:val="28"/>
        </w:rPr>
        <w:t>МФЦ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, в закрытом конверте под </w:t>
      </w:r>
      <w:r>
        <w:rPr>
          <w:rFonts w:ascii="Times New Roman" w:hAnsi="Times New Roman"/>
          <w:sz w:val="28"/>
          <w:szCs w:val="28"/>
          <w:lang w:eastAsia="ru-RU"/>
        </w:rPr>
        <w:t>под</w:t>
      </w:r>
      <w:r w:rsidRPr="003C4C3E">
        <w:rPr>
          <w:rFonts w:ascii="Times New Roman" w:hAnsi="Times New Roman"/>
          <w:sz w:val="28"/>
          <w:szCs w:val="28"/>
          <w:lang w:eastAsia="ru-RU"/>
        </w:rPr>
        <w:t>пись специалисту Администрации, ответственному за прием документов заявителя, в сопроводительной ведомости.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40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. В срок получения результата специалист </w:t>
      </w:r>
      <w:r w:rsidRPr="003C4C3E">
        <w:rPr>
          <w:rFonts w:ascii="Times New Roman" w:hAnsi="Times New Roman"/>
          <w:sz w:val="28"/>
          <w:szCs w:val="28"/>
        </w:rPr>
        <w:t>МФЦ</w:t>
      </w:r>
      <w:r w:rsidRPr="003C4C3E">
        <w:rPr>
          <w:rFonts w:ascii="Times New Roman" w:hAnsi="Times New Roman"/>
          <w:sz w:val="28"/>
          <w:szCs w:val="28"/>
          <w:lang w:eastAsia="ru-RU"/>
        </w:rPr>
        <w:t>, ответственный за доставку документов, получает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4C3E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решение </w:t>
      </w:r>
      <w:r w:rsidRPr="003C4C3E">
        <w:rPr>
          <w:rFonts w:ascii="Times New Roman" w:hAnsi="Times New Roman"/>
          <w:sz w:val="28"/>
          <w:szCs w:val="28"/>
        </w:rPr>
        <w:t>о признании садового дома жилым домом или жилого дома садовым домом либо об отказе в признании садового дома жилым домом или жилого дома садовым домом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, под </w:t>
      </w:r>
      <w:r>
        <w:rPr>
          <w:rFonts w:ascii="Times New Roman" w:hAnsi="Times New Roman"/>
          <w:sz w:val="28"/>
          <w:szCs w:val="28"/>
          <w:lang w:eastAsia="ru-RU"/>
        </w:rPr>
        <w:t>под</w:t>
      </w:r>
      <w:r w:rsidRPr="003C4C3E">
        <w:rPr>
          <w:rFonts w:ascii="Times New Roman" w:hAnsi="Times New Roman"/>
          <w:sz w:val="28"/>
          <w:szCs w:val="28"/>
          <w:lang w:eastAsia="ru-RU"/>
        </w:rPr>
        <w:t>пись.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41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. Полученные специалистом </w:t>
      </w:r>
      <w:r w:rsidRPr="003C4C3E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4C3E">
        <w:rPr>
          <w:rFonts w:ascii="Times New Roman" w:hAnsi="Times New Roman"/>
          <w:sz w:val="28"/>
          <w:szCs w:val="28"/>
        </w:rPr>
        <w:t>документы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регистриру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тся в установленном </w:t>
      </w:r>
      <w:r w:rsidRPr="003C4C3E">
        <w:rPr>
          <w:rFonts w:ascii="Times New Roman" w:hAnsi="Times New Roman"/>
          <w:sz w:val="28"/>
          <w:szCs w:val="28"/>
        </w:rPr>
        <w:t>МФЦ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порядке.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42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. Специалисты </w:t>
      </w:r>
      <w:r w:rsidRPr="003C4C3E">
        <w:rPr>
          <w:rFonts w:ascii="Times New Roman" w:hAnsi="Times New Roman"/>
          <w:sz w:val="28"/>
          <w:szCs w:val="28"/>
        </w:rPr>
        <w:t>МФЦ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>43</w:t>
      </w:r>
      <w:r w:rsidRPr="003C4C3E">
        <w:rPr>
          <w:rFonts w:ascii="Times New Roman" w:hAnsi="Times New Roman"/>
          <w:sz w:val="28"/>
          <w:szCs w:val="28"/>
          <w:lang w:eastAsia="ru-RU"/>
        </w:rPr>
        <w:t>. Заявитель получ</w:t>
      </w:r>
      <w:r>
        <w:rPr>
          <w:rFonts w:ascii="Times New Roman" w:hAnsi="Times New Roman"/>
          <w:sz w:val="28"/>
          <w:szCs w:val="28"/>
          <w:lang w:eastAsia="ru-RU"/>
        </w:rPr>
        <w:t>ает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решение </w:t>
      </w:r>
      <w:r w:rsidRPr="003C4C3E">
        <w:rPr>
          <w:rFonts w:ascii="Times New Roman" w:hAnsi="Times New Roman"/>
          <w:sz w:val="28"/>
          <w:szCs w:val="28"/>
        </w:rPr>
        <w:t xml:space="preserve">о признании садового дома жилым домом или жилого дома садовым домом либо </w:t>
      </w:r>
      <w:r>
        <w:rPr>
          <w:rFonts w:ascii="Times New Roman" w:hAnsi="Times New Roman"/>
          <w:sz w:val="28"/>
          <w:szCs w:val="28"/>
        </w:rPr>
        <w:t xml:space="preserve">решение </w:t>
      </w:r>
      <w:r w:rsidRPr="003C4C3E">
        <w:rPr>
          <w:rFonts w:ascii="Times New Roman" w:hAnsi="Times New Roman"/>
          <w:sz w:val="28"/>
          <w:szCs w:val="28"/>
        </w:rPr>
        <w:t>об отказе в признании садового дома жилым домом или жилого дома садовым домом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лично, обратившись в </w:t>
      </w:r>
      <w:r w:rsidRPr="003C4C3E">
        <w:rPr>
          <w:rFonts w:ascii="Times New Roman" w:hAnsi="Times New Roman"/>
          <w:sz w:val="28"/>
          <w:szCs w:val="28"/>
        </w:rPr>
        <w:t>МФЦ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после предъявления документов, удостоверяющих его личность.</w:t>
      </w:r>
    </w:p>
    <w:p w:rsidR="00A01A00" w:rsidRPr="00FB519A" w:rsidRDefault="00A01A00" w:rsidP="00FB51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4C3E">
        <w:rPr>
          <w:rFonts w:ascii="Times New Roman" w:hAnsi="Times New Roman"/>
          <w:sz w:val="28"/>
          <w:szCs w:val="28"/>
          <w:lang w:eastAsia="ru-RU"/>
        </w:rPr>
        <w:t xml:space="preserve">От имени заявителя документ, содержащий сведения о результате предоставления муниципальной услуги, </w:t>
      </w:r>
      <w:r>
        <w:rPr>
          <w:rFonts w:ascii="Times New Roman" w:hAnsi="Times New Roman"/>
          <w:sz w:val="28"/>
          <w:szCs w:val="28"/>
          <w:lang w:eastAsia="ru-RU"/>
        </w:rPr>
        <w:t>вправе</w:t>
      </w:r>
      <w:r w:rsidRPr="003C4C3E">
        <w:rPr>
          <w:rFonts w:ascii="Times New Roman" w:hAnsi="Times New Roman"/>
          <w:sz w:val="28"/>
          <w:szCs w:val="28"/>
          <w:lang w:eastAsia="ru-RU"/>
        </w:rPr>
        <w:t xml:space="preserve"> получить уполномоченные в соответствии с законодательством </w:t>
      </w:r>
      <w:r>
        <w:rPr>
          <w:rFonts w:ascii="Times New Roman" w:hAnsi="Times New Roman"/>
          <w:sz w:val="28"/>
          <w:szCs w:val="28"/>
          <w:lang w:eastAsia="ru-RU"/>
        </w:rPr>
        <w:t xml:space="preserve">Российской Федерации </w:t>
      </w:r>
      <w:r w:rsidRPr="003C4C3E">
        <w:rPr>
          <w:rFonts w:ascii="Times New Roman" w:hAnsi="Times New Roman"/>
          <w:sz w:val="28"/>
          <w:szCs w:val="28"/>
          <w:lang w:eastAsia="ru-RU"/>
        </w:rPr>
        <w:t>лица.</w:t>
      </w:r>
    </w:p>
    <w:p w:rsidR="00A01A00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A01A00" w:rsidRPr="00167B57" w:rsidRDefault="00A01A00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bCs/>
          <w:sz w:val="28"/>
          <w:szCs w:val="28"/>
          <w:lang w:eastAsia="ru-RU"/>
        </w:rPr>
        <w:t>IV. Формы контроля за исполнением административного регламента</w:t>
      </w:r>
    </w:p>
    <w:p w:rsidR="00A01A00" w:rsidRPr="00167B57" w:rsidRDefault="00A01A00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01A00" w:rsidRPr="00167B57" w:rsidRDefault="00A01A00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 … … (указывается должность лица, ответственного за текущий контроль),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A01A00" w:rsidRPr="00167B57" w:rsidRDefault="00A01A00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A01A00" w:rsidRPr="00167B57" w:rsidRDefault="00A01A00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A01A00" w:rsidRPr="00167B57" w:rsidRDefault="00A01A00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A01A00" w:rsidRPr="00167B57" w:rsidRDefault="00A01A00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Периодичность осуществления проверок определяется главой Администрации.</w:t>
      </w:r>
    </w:p>
    <w:p w:rsidR="00A01A00" w:rsidRPr="00167B57" w:rsidRDefault="00A01A00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A01A00" w:rsidRPr="00167B57" w:rsidRDefault="00A01A00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A01A00" w:rsidRPr="00167B57" w:rsidRDefault="00A01A00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A01A00" w:rsidRPr="00167B57" w:rsidRDefault="00A01A00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A01A00" w:rsidRPr="00167B57" w:rsidRDefault="00A01A00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4.5. Ответственные исполнители несут персональную ответственность за:</w:t>
      </w:r>
    </w:p>
    <w:p w:rsidR="00A01A00" w:rsidRPr="00167B57" w:rsidRDefault="00A01A00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A01A00" w:rsidRPr="00167B57" w:rsidRDefault="00A01A00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A01A00" w:rsidRPr="00167B57" w:rsidRDefault="00A01A00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bCs/>
          <w:sz w:val="28"/>
          <w:szCs w:val="28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A01A00" w:rsidRDefault="00A01A00" w:rsidP="006D743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outlineLvl w:val="1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A01A00" w:rsidRPr="009D70B2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A01A00" w:rsidRPr="009D70B2" w:rsidRDefault="00A01A00" w:rsidP="009D70B2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0"/>
          <w:rFonts w:ascii="Times New Roman" w:hAnsi="Times New Roman"/>
          <w:b/>
          <w:bCs/>
          <w:color w:val="000000"/>
          <w:sz w:val="28"/>
          <w:szCs w:val="28"/>
        </w:rPr>
      </w:pPr>
      <w:r w:rsidRPr="009D70B2">
        <w:rPr>
          <w:rStyle w:val="40"/>
          <w:rFonts w:ascii="Times New Roman" w:hAnsi="Times New Roman"/>
          <w:b/>
          <w:bCs/>
          <w:color w:val="000000"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МФЦ, </w:t>
      </w:r>
    </w:p>
    <w:p w:rsidR="00A01A00" w:rsidRDefault="00A01A00" w:rsidP="009D70B2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0"/>
          <w:rFonts w:ascii="Times New Roman" w:hAnsi="Times New Roman"/>
          <w:b/>
          <w:bCs/>
          <w:color w:val="000000"/>
          <w:sz w:val="28"/>
          <w:szCs w:val="28"/>
        </w:rPr>
      </w:pPr>
      <w:r w:rsidRPr="009D70B2">
        <w:rPr>
          <w:rStyle w:val="40"/>
          <w:rFonts w:ascii="Times New Roman" w:hAnsi="Times New Roman"/>
          <w:b/>
          <w:bCs/>
          <w:color w:val="000000"/>
          <w:sz w:val="28"/>
          <w:szCs w:val="28"/>
        </w:rPr>
        <w:t>а также их должностных лиц, муниципальных служащих,</w:t>
      </w:r>
      <w:r>
        <w:rPr>
          <w:rStyle w:val="40"/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9D70B2">
        <w:rPr>
          <w:rStyle w:val="40"/>
          <w:rFonts w:ascii="Times New Roman" w:hAnsi="Times New Roman"/>
          <w:b/>
          <w:bCs/>
          <w:color w:val="000000"/>
          <w:sz w:val="28"/>
          <w:szCs w:val="28"/>
        </w:rPr>
        <w:t>работников</w:t>
      </w:r>
    </w:p>
    <w:p w:rsidR="00A01A00" w:rsidRPr="009D70B2" w:rsidRDefault="00A01A00" w:rsidP="009D70B2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A01A00" w:rsidRPr="00167B57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A01A00" w:rsidRPr="00167B57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A01A00" w:rsidRPr="00167B57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A01A00" w:rsidRPr="00167B57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A01A00" w:rsidRPr="00167B57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A01A00" w:rsidRPr="00167B57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A01A00" w:rsidRPr="00167B57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A01A00" w:rsidRPr="00167B57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A01A00" w:rsidRPr="00167B57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A01A00" w:rsidRPr="00167B57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A01A00" w:rsidRPr="00167B57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A01A00" w:rsidRPr="00167B57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A01A00" w:rsidRPr="00167B57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A01A00" w:rsidRPr="00167B57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A01A00" w:rsidRPr="00167B57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A01A00" w:rsidRPr="00167B57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A01A00" w:rsidRPr="00167B57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A01A00" w:rsidRPr="00167B57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A01A00" w:rsidRPr="00167B57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5.9.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A01A00" w:rsidRPr="00167B57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- ФЗ № 210-ФЗ;</w:t>
      </w:r>
    </w:p>
    <w:p w:rsidR="00A01A00" w:rsidRPr="00167B57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A01A00" w:rsidRPr="007770ED" w:rsidRDefault="00A01A00" w:rsidP="007770ED">
      <w:pPr>
        <w:spacing w:after="0" w:line="240" w:lineRule="auto"/>
        <w:ind w:firstLine="708"/>
        <w:jc w:val="both"/>
        <w:rPr>
          <w:rFonts w:ascii="Times New Roman" w:hAnsi="Times New Roman"/>
          <w:position w:val="-2"/>
          <w:sz w:val="28"/>
          <w:szCs w:val="28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- постановление Администрации </w:t>
      </w:r>
      <w:r>
        <w:rPr>
          <w:rFonts w:ascii="Times New Roman" w:hAnsi="Times New Roman"/>
          <w:position w:val="-2"/>
          <w:sz w:val="28"/>
          <w:szCs w:val="28"/>
        </w:rPr>
        <w:t>от 23.11.2018 № 129</w:t>
      </w:r>
      <w:r w:rsidRPr="00105E88">
        <w:rPr>
          <w:rFonts w:ascii="Times New Roman" w:hAnsi="Times New Roman"/>
          <w:position w:val="-2"/>
          <w:sz w:val="28"/>
          <w:szCs w:val="28"/>
        </w:rPr>
        <w:t xml:space="preserve"> «Об утверждении Порядка подачи и рассмотрения жалоб на решения и действия (бездействие) администрации </w:t>
      </w:r>
      <w:r w:rsidRPr="008119B9">
        <w:rPr>
          <w:rFonts w:ascii="Times New Roman" w:hAnsi="Times New Roman"/>
          <w:position w:val="-2"/>
          <w:sz w:val="28"/>
          <w:szCs w:val="28"/>
        </w:rPr>
        <w:t>Анучинского сельсовета Каменского района Пензенской области</w:t>
      </w:r>
      <w:r>
        <w:rPr>
          <w:rFonts w:ascii="Times New Roman" w:hAnsi="Times New Roman"/>
          <w:i/>
          <w:position w:val="-2"/>
          <w:sz w:val="20"/>
          <w:szCs w:val="20"/>
        </w:rPr>
        <w:t xml:space="preserve"> </w:t>
      </w:r>
      <w:r w:rsidRPr="00105E88">
        <w:rPr>
          <w:rFonts w:ascii="Times New Roman" w:hAnsi="Times New Roman"/>
          <w:position w:val="-2"/>
          <w:sz w:val="28"/>
          <w:szCs w:val="28"/>
        </w:rPr>
        <w:t xml:space="preserve"> должностных лиц, муниципальных служащих администрации </w:t>
      </w:r>
      <w:r w:rsidRPr="008119B9">
        <w:rPr>
          <w:rFonts w:ascii="Times New Roman" w:hAnsi="Times New Roman"/>
          <w:position w:val="-2"/>
          <w:sz w:val="28"/>
          <w:szCs w:val="28"/>
        </w:rPr>
        <w:t>Анучинского сельсовета Каменского района Пензенской области</w:t>
      </w:r>
      <w:r>
        <w:rPr>
          <w:rFonts w:ascii="Times New Roman" w:hAnsi="Times New Roman"/>
          <w:i/>
          <w:position w:val="-2"/>
          <w:sz w:val="20"/>
          <w:szCs w:val="20"/>
        </w:rPr>
        <w:t xml:space="preserve"> </w:t>
      </w:r>
      <w:r w:rsidRPr="00105E88">
        <w:rPr>
          <w:rFonts w:ascii="Times New Roman" w:hAnsi="Times New Roman"/>
          <w:position w:val="-2"/>
          <w:sz w:val="28"/>
          <w:szCs w:val="28"/>
        </w:rPr>
        <w:t xml:space="preserve"> при предоставлении муниципальных услуг»;</w:t>
      </w:r>
    </w:p>
    <w:p w:rsidR="00A01A00" w:rsidRPr="009D70B2" w:rsidRDefault="00A01A00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5.10. Рассмотрение жалоб на решение и действия (бездействия) МФЦ, работников МФЦ, осуществляется с учетом особенностей, установленных учредителем МФЦ в соответствии со ст. статьей 11.2 ФЗ № 210-ФЗ.</w:t>
      </w:r>
      <w:r w:rsidRPr="009D70B2">
        <w:rPr>
          <w:rFonts w:ascii="Times New Roman" w:hAnsi="Times New Roman"/>
          <w:sz w:val="28"/>
          <w:szCs w:val="28"/>
          <w:highlight w:val="yellow"/>
          <w:lang w:eastAsia="ru-RU"/>
        </w:rPr>
        <w:br w:type="page"/>
      </w:r>
    </w:p>
    <w:p w:rsidR="00A01A00" w:rsidRPr="007770ED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7770ED">
        <w:rPr>
          <w:rFonts w:ascii="Times New Roman" w:hAnsi="Times New Roman"/>
          <w:sz w:val="24"/>
          <w:szCs w:val="24"/>
          <w:lang w:eastAsia="ru-RU"/>
        </w:rPr>
        <w:t>Приложение  №1</w:t>
      </w:r>
    </w:p>
    <w:p w:rsidR="00A01A00" w:rsidRPr="007770ED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7770ED">
        <w:rPr>
          <w:rFonts w:ascii="Times New Roman" w:hAnsi="Times New Roman"/>
          <w:sz w:val="24"/>
          <w:szCs w:val="24"/>
          <w:lang w:eastAsia="ru-RU"/>
        </w:rPr>
        <w:t xml:space="preserve">к административному регламенту </w:t>
      </w:r>
    </w:p>
    <w:p w:rsidR="00A01A00" w:rsidRPr="007770ED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7770ED">
        <w:rPr>
          <w:rFonts w:ascii="Times New Roman" w:hAnsi="Times New Roman"/>
          <w:sz w:val="24"/>
          <w:szCs w:val="24"/>
          <w:lang w:eastAsia="ru-RU"/>
        </w:rPr>
        <w:t xml:space="preserve">предоставления муниципальной услуги </w:t>
      </w:r>
    </w:p>
    <w:p w:rsidR="00A01A00" w:rsidRPr="007770ED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7770ED">
        <w:rPr>
          <w:rFonts w:ascii="Times New Roman" w:hAnsi="Times New Roman"/>
          <w:sz w:val="24"/>
          <w:szCs w:val="24"/>
          <w:lang w:eastAsia="ru-RU"/>
        </w:rPr>
        <w:t>«Признание садового дома жилым домом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7770ED">
        <w:rPr>
          <w:rFonts w:ascii="Times New Roman" w:hAnsi="Times New Roman"/>
          <w:sz w:val="24"/>
          <w:szCs w:val="24"/>
          <w:lang w:eastAsia="ru-RU"/>
        </w:rPr>
        <w:t xml:space="preserve"> и жилого дома садовым домом»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9" w:name="P461"/>
      <w:bookmarkEnd w:id="9"/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Главе Администрации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  <w:lang w:eastAsia="ru-RU"/>
        </w:rPr>
      </w:pPr>
      <w:r w:rsidRPr="003C4C3E">
        <w:rPr>
          <w:rFonts w:ascii="Times New Roman" w:hAnsi="Times New Roman"/>
          <w:i/>
          <w:sz w:val="24"/>
          <w:szCs w:val="24"/>
          <w:lang w:eastAsia="ru-RU"/>
        </w:rPr>
        <w:t xml:space="preserve"> … … (наименование муниципального образования)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от _________________________________________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зарегистрированного(-ой)  по адресу: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почтовый адрес______________________________</w:t>
      </w:r>
    </w:p>
    <w:p w:rsidR="00A01A00" w:rsidRPr="003C4C3E" w:rsidRDefault="00A01A00" w:rsidP="00127D9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   ___________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_______________________________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или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эл. почта: ___________________________________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тел.________________________________________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документ, удостоверяющий личность: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___________________________________________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серия __________ номер ______________________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кем и когда выдан: __________________________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  __________________________________________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государственный номер записи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регистрации юридического лица: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  ___________________________________________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идентификационный номер налогоплательщика </w:t>
      </w:r>
    </w:p>
    <w:p w:rsidR="00A01A00" w:rsidRPr="003C4C3E" w:rsidRDefault="00A01A00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rPr>
          <w:rFonts w:ascii="Times New Roman" w:hAnsi="Times New Roman"/>
          <w:sz w:val="24"/>
          <w:szCs w:val="24"/>
          <w:lang w:eastAsia="ru-RU"/>
        </w:rPr>
      </w:pPr>
    </w:p>
    <w:p w:rsidR="00A01A00" w:rsidRPr="003C4C3E" w:rsidRDefault="00A01A00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10" w:name="P715"/>
      <w:bookmarkEnd w:id="10"/>
      <w:r w:rsidRPr="003C4C3E">
        <w:rPr>
          <w:rFonts w:ascii="Times New Roman" w:hAnsi="Times New Roman"/>
          <w:sz w:val="24"/>
          <w:szCs w:val="24"/>
          <w:lang w:eastAsia="ru-RU"/>
        </w:rPr>
        <w:t>ЗАЯВЛЕНИЕ</w:t>
      </w:r>
    </w:p>
    <w:p w:rsidR="00A01A00" w:rsidRPr="003C4C3E" w:rsidRDefault="00A01A00" w:rsidP="003C4C3E">
      <w:pPr>
        <w:keepNext/>
        <w:tabs>
          <w:tab w:val="num" w:pos="0"/>
          <w:tab w:val="left" w:pos="9921"/>
        </w:tabs>
        <w:suppressAutoHyphens/>
        <w:spacing w:after="0" w:line="240" w:lineRule="auto"/>
        <w:ind w:right="140"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Прошу признать   садовый дом жилым домом / жилой дом садовым домом,</w:t>
      </w:r>
    </w:p>
    <w:p w:rsidR="00A01A00" w:rsidRPr="003C4C3E" w:rsidRDefault="00A01A00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(ненужное зачеркнуть)</w:t>
      </w:r>
    </w:p>
    <w:p w:rsidR="00A01A00" w:rsidRPr="003C4C3E" w:rsidRDefault="00A01A00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Кадастровый номер садового дома или жилого дома ______________________________________</w:t>
      </w:r>
    </w:p>
    <w:p w:rsidR="00A01A00" w:rsidRPr="003C4C3E" w:rsidRDefault="00A01A00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Кадастровый номер земельного участка, на котором расположен садовый дом или жилой дом______________________________________________________________________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</w:t>
      </w:r>
      <w:r w:rsidRPr="003C4C3E">
        <w:rPr>
          <w:rFonts w:ascii="Times New Roman" w:hAnsi="Times New Roman"/>
          <w:sz w:val="24"/>
          <w:szCs w:val="24"/>
          <w:lang w:eastAsia="ru-RU"/>
        </w:rPr>
        <w:t>_</w:t>
      </w:r>
    </w:p>
    <w:p w:rsidR="00A01A00" w:rsidRDefault="00A01A00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hAnsi="Times New Roman"/>
          <w:sz w:val="24"/>
          <w:szCs w:val="24"/>
          <w:lang w:eastAsia="ru-RU"/>
        </w:rPr>
      </w:pPr>
    </w:p>
    <w:p w:rsidR="00A01A00" w:rsidRPr="003C4C3E" w:rsidRDefault="00A01A00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Способ получения результатов (нужное указать):</w:t>
      </w:r>
    </w:p>
    <w:p w:rsidR="00A01A00" w:rsidRPr="003C4C3E" w:rsidRDefault="00A01A00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- почтовое отправление с уведомлением о вручении;</w:t>
      </w:r>
    </w:p>
    <w:p w:rsidR="00A01A00" w:rsidRPr="003C4C3E" w:rsidRDefault="00A01A00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- электронная почта;</w:t>
      </w:r>
    </w:p>
    <w:p w:rsidR="00A01A00" w:rsidRPr="003C4C3E" w:rsidRDefault="00A01A00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- получение лично в МФЦ;</w:t>
      </w:r>
    </w:p>
    <w:p w:rsidR="00A01A00" w:rsidRPr="003C4C3E" w:rsidRDefault="00A01A00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- получение лично в Администрации.</w:t>
      </w:r>
    </w:p>
    <w:p w:rsidR="00A01A00" w:rsidRPr="003C4C3E" w:rsidRDefault="00A01A00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Для рассмотрения указанного заявления представляю следующие документы:______________________________________________________________________________________________________________________________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__________________________</w:t>
      </w:r>
    </w:p>
    <w:p w:rsidR="00A01A00" w:rsidRPr="003C4C3E" w:rsidRDefault="00A01A00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hAnsi="Times New Roman"/>
          <w:sz w:val="24"/>
          <w:szCs w:val="24"/>
          <w:lang w:eastAsia="ru-RU"/>
        </w:rPr>
      </w:pPr>
    </w:p>
    <w:p w:rsidR="00A01A00" w:rsidRPr="003C4C3E" w:rsidRDefault="00A01A00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>Подпись _________________________                                      ____________________</w:t>
      </w:r>
    </w:p>
    <w:p w:rsidR="00A01A00" w:rsidRDefault="00A01A00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4C3E">
        <w:rPr>
          <w:rFonts w:ascii="Times New Roman" w:hAnsi="Times New Roman"/>
          <w:sz w:val="24"/>
          <w:szCs w:val="24"/>
          <w:lang w:eastAsia="ru-RU"/>
        </w:rPr>
        <w:t xml:space="preserve">                                 (Ф.И.О.)                                                                     (подпись)</w:t>
      </w:r>
    </w:p>
    <w:p w:rsidR="00A01A00" w:rsidRDefault="00A01A00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</w:pPr>
      <w:r w:rsidRPr="003C4C3E">
        <w:rPr>
          <w:rFonts w:ascii="Times New Roman" w:hAnsi="Times New Roman"/>
          <w:sz w:val="24"/>
          <w:szCs w:val="24"/>
          <w:lang w:eastAsia="ru-RU"/>
        </w:rPr>
        <w:t>Дата      «_____» _______________ 20_____ г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sectPr w:rsidR="00A01A00" w:rsidSect="007771AB">
      <w:footerReference w:type="default" r:id="rId16"/>
      <w:pgSz w:w="11906" w:h="16838"/>
      <w:pgMar w:top="567" w:right="851" w:bottom="567" w:left="1134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A00" w:rsidRDefault="00A01A00" w:rsidP="003C4C3E">
      <w:pPr>
        <w:spacing w:after="0" w:line="240" w:lineRule="auto"/>
      </w:pPr>
      <w:r>
        <w:separator/>
      </w:r>
    </w:p>
  </w:endnote>
  <w:endnote w:type="continuationSeparator" w:id="1">
    <w:p w:rsidR="00A01A00" w:rsidRDefault="00A01A00" w:rsidP="003C4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A00" w:rsidRDefault="00A01A00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A01A00" w:rsidRDefault="00A01A00" w:rsidP="00434C50">
    <w:pPr>
      <w:pStyle w:val="Footer"/>
      <w:tabs>
        <w:tab w:val="clear" w:pos="4677"/>
        <w:tab w:val="clear" w:pos="9355"/>
        <w:tab w:val="left" w:pos="7309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A00" w:rsidRDefault="00A01A00" w:rsidP="003C4C3E">
      <w:pPr>
        <w:spacing w:after="0" w:line="240" w:lineRule="auto"/>
      </w:pPr>
      <w:r>
        <w:separator/>
      </w:r>
    </w:p>
  </w:footnote>
  <w:footnote w:type="continuationSeparator" w:id="1">
    <w:p w:rsidR="00A01A00" w:rsidRDefault="00A01A00" w:rsidP="003C4C3E">
      <w:pPr>
        <w:spacing w:after="0" w:line="240" w:lineRule="auto"/>
      </w:pPr>
      <w:r>
        <w:continuationSeparator/>
      </w:r>
    </w:p>
  </w:footnote>
  <w:footnote w:id="2">
    <w:p w:rsidR="00A01A00" w:rsidRDefault="00A01A00" w:rsidP="005A07E6">
      <w:pPr>
        <w:pStyle w:val="FootnoteText"/>
      </w:pPr>
      <w:r w:rsidRPr="00806017"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2.22 </w:t>
      </w:r>
      <w:r w:rsidRPr="00806017">
        <w:rPr>
          <w:rFonts w:ascii="Times New Roman" w:hAnsi="Times New Roman"/>
        </w:rPr>
        <w:t xml:space="preserve">действует до 01.07.2020 </w:t>
      </w:r>
    </w:p>
  </w:footnote>
  <w:footnote w:id="3">
    <w:p w:rsidR="00A01A00" w:rsidRDefault="00A01A00" w:rsidP="005A07E6">
      <w:pPr>
        <w:pStyle w:val="FootnoteText"/>
      </w:pPr>
      <w:r w:rsidRPr="00A17235"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>Пункт 2.23 действует</w:t>
      </w:r>
      <w:r w:rsidRPr="00A17235">
        <w:rPr>
          <w:rFonts w:ascii="Times New Roman" w:hAnsi="Times New Roman"/>
        </w:rPr>
        <w:t xml:space="preserve"> с 01.07.2020.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"/>
      <w:lvlJc w:val="left"/>
      <w:pPr>
        <w:tabs>
          <w:tab w:val="num" w:pos="1980"/>
        </w:tabs>
        <w:ind w:left="1980" w:hanging="360"/>
      </w:pPr>
      <w:rPr>
        <w:rFonts w:ascii="Wingdings" w:hAnsi="Wingdings"/>
        <w:position w:val="0"/>
        <w:sz w:val="24"/>
        <w:vertAlign w:val="baseline"/>
      </w:rPr>
    </w:lvl>
  </w:abstractNum>
  <w:abstractNum w:abstractNumId="1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3">
    <w:nsid w:val="0000001D"/>
    <w:multiLevelType w:val="multilevel"/>
    <w:tmpl w:val="E146F7F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5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cs="Times New Roman"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cs="Times New Roman" w:hint="default"/>
        <w:color w:val="000000"/>
      </w:rPr>
    </w:lvl>
  </w:abstractNum>
  <w:abstractNum w:abstractNumId="6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cs="Times New Roman" w:hint="default"/>
        <w:color w:val="000000"/>
      </w:rPr>
    </w:lvl>
  </w:abstractNum>
  <w:abstractNum w:abstractNumId="7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4C3E"/>
    <w:rsid w:val="000356B8"/>
    <w:rsid w:val="00055E45"/>
    <w:rsid w:val="00060C99"/>
    <w:rsid w:val="00080208"/>
    <w:rsid w:val="000908CF"/>
    <w:rsid w:val="000A561A"/>
    <w:rsid w:val="000C0914"/>
    <w:rsid w:val="000F171C"/>
    <w:rsid w:val="00105E88"/>
    <w:rsid w:val="00127D9A"/>
    <w:rsid w:val="00132423"/>
    <w:rsid w:val="001328DE"/>
    <w:rsid w:val="0013709D"/>
    <w:rsid w:val="001428FD"/>
    <w:rsid w:val="00144DCA"/>
    <w:rsid w:val="00167B57"/>
    <w:rsid w:val="00187D95"/>
    <w:rsid w:val="001A7A1E"/>
    <w:rsid w:val="001D6FC9"/>
    <w:rsid w:val="001F5358"/>
    <w:rsid w:val="00265329"/>
    <w:rsid w:val="00274394"/>
    <w:rsid w:val="003019D3"/>
    <w:rsid w:val="00343A6E"/>
    <w:rsid w:val="003446F1"/>
    <w:rsid w:val="003857D9"/>
    <w:rsid w:val="003C4C3E"/>
    <w:rsid w:val="004021AA"/>
    <w:rsid w:val="00412B52"/>
    <w:rsid w:val="00415AD2"/>
    <w:rsid w:val="0043317F"/>
    <w:rsid w:val="00434C50"/>
    <w:rsid w:val="004355FA"/>
    <w:rsid w:val="00457ED2"/>
    <w:rsid w:val="004C219C"/>
    <w:rsid w:val="004D319C"/>
    <w:rsid w:val="004E0185"/>
    <w:rsid w:val="005048D4"/>
    <w:rsid w:val="00573F54"/>
    <w:rsid w:val="00592C2D"/>
    <w:rsid w:val="00592F1B"/>
    <w:rsid w:val="005A07E6"/>
    <w:rsid w:val="005E6C04"/>
    <w:rsid w:val="00616DE9"/>
    <w:rsid w:val="006541BD"/>
    <w:rsid w:val="00680D6C"/>
    <w:rsid w:val="006C50AB"/>
    <w:rsid w:val="006D7430"/>
    <w:rsid w:val="00725457"/>
    <w:rsid w:val="00727DB0"/>
    <w:rsid w:val="00745112"/>
    <w:rsid w:val="00752419"/>
    <w:rsid w:val="00773B09"/>
    <w:rsid w:val="00774098"/>
    <w:rsid w:val="007770ED"/>
    <w:rsid w:val="007771AB"/>
    <w:rsid w:val="00794951"/>
    <w:rsid w:val="00806017"/>
    <w:rsid w:val="008119B9"/>
    <w:rsid w:val="00822781"/>
    <w:rsid w:val="00845967"/>
    <w:rsid w:val="008A242D"/>
    <w:rsid w:val="008B66FC"/>
    <w:rsid w:val="0091428F"/>
    <w:rsid w:val="00971035"/>
    <w:rsid w:val="009B0FFD"/>
    <w:rsid w:val="009D70B2"/>
    <w:rsid w:val="009E1B35"/>
    <w:rsid w:val="00A01A00"/>
    <w:rsid w:val="00A17235"/>
    <w:rsid w:val="00A50C8F"/>
    <w:rsid w:val="00A857B8"/>
    <w:rsid w:val="00AA2C55"/>
    <w:rsid w:val="00AE2FED"/>
    <w:rsid w:val="00B576E6"/>
    <w:rsid w:val="00B62D73"/>
    <w:rsid w:val="00B64B1A"/>
    <w:rsid w:val="00B87DAC"/>
    <w:rsid w:val="00BB68E3"/>
    <w:rsid w:val="00BD23FF"/>
    <w:rsid w:val="00BE2240"/>
    <w:rsid w:val="00BE2886"/>
    <w:rsid w:val="00BE4AAF"/>
    <w:rsid w:val="00C90165"/>
    <w:rsid w:val="00CC0EC8"/>
    <w:rsid w:val="00CC3F73"/>
    <w:rsid w:val="00CC7DFE"/>
    <w:rsid w:val="00CE6B30"/>
    <w:rsid w:val="00CF67BC"/>
    <w:rsid w:val="00D17F48"/>
    <w:rsid w:val="00D22C65"/>
    <w:rsid w:val="00D4235D"/>
    <w:rsid w:val="00D71031"/>
    <w:rsid w:val="00D81998"/>
    <w:rsid w:val="00DC47F6"/>
    <w:rsid w:val="00DD3438"/>
    <w:rsid w:val="00DD7EA3"/>
    <w:rsid w:val="00DE6A58"/>
    <w:rsid w:val="00E1204B"/>
    <w:rsid w:val="00E123AA"/>
    <w:rsid w:val="00E22452"/>
    <w:rsid w:val="00E34C1E"/>
    <w:rsid w:val="00E601DB"/>
    <w:rsid w:val="00ED6838"/>
    <w:rsid w:val="00F03CD5"/>
    <w:rsid w:val="00F4752A"/>
    <w:rsid w:val="00F51F13"/>
    <w:rsid w:val="00F646FA"/>
    <w:rsid w:val="00F747F3"/>
    <w:rsid w:val="00F93739"/>
    <w:rsid w:val="00FB009C"/>
    <w:rsid w:val="00FB519A"/>
    <w:rsid w:val="00FD0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18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C4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C4C3E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rsid w:val="003C4C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C4C3E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C4C3E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5E6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6C0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44DCA"/>
    <w:pPr>
      <w:widowControl w:val="0"/>
      <w:suppressAutoHyphens/>
    </w:pPr>
    <w:rPr>
      <w:rFonts w:eastAsia="Times New Roman" w:cs="Calibri"/>
      <w:b/>
      <w:color w:val="00000A"/>
      <w:szCs w:val="20"/>
      <w:lang w:eastAsia="ar-SA"/>
    </w:rPr>
  </w:style>
  <w:style w:type="character" w:styleId="Hyperlink">
    <w:name w:val="Hyperlink"/>
    <w:basedOn w:val="DefaultParagraphFont"/>
    <w:uiPriority w:val="99"/>
    <w:rsid w:val="00144DC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144DCA"/>
    <w:pPr>
      <w:widowControl w:val="0"/>
      <w:suppressAutoHyphens/>
    </w:pPr>
    <w:rPr>
      <w:rFonts w:eastAsia="Times New Roman" w:cs="Calibri"/>
      <w:color w:val="00000A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144DCA"/>
    <w:rPr>
      <w:rFonts w:ascii="Calibri" w:hAnsi="Calibri"/>
      <w:color w:val="00000A"/>
      <w:sz w:val="22"/>
      <w:lang w:eastAsia="ar-SA" w:bidi="ar-SA"/>
    </w:rPr>
  </w:style>
  <w:style w:type="character" w:customStyle="1" w:styleId="BodyTextChar">
    <w:name w:val="Body Text Char"/>
    <w:link w:val="BodyText"/>
    <w:uiPriority w:val="99"/>
    <w:locked/>
    <w:rsid w:val="009D70B2"/>
    <w:rPr>
      <w:sz w:val="26"/>
      <w:shd w:val="clear" w:color="auto" w:fill="FFFFFF"/>
    </w:rPr>
  </w:style>
  <w:style w:type="paragraph" w:styleId="BodyText">
    <w:name w:val="Body Text"/>
    <w:basedOn w:val="Normal"/>
    <w:link w:val="BodyTextChar"/>
    <w:uiPriority w:val="99"/>
    <w:rsid w:val="009D70B2"/>
    <w:pPr>
      <w:widowControl w:val="0"/>
      <w:shd w:val="clear" w:color="auto" w:fill="FFFFFF"/>
      <w:spacing w:before="660" w:after="60" w:line="240" w:lineRule="atLeast"/>
      <w:ind w:hanging="680"/>
      <w:jc w:val="both"/>
    </w:pPr>
    <w:rPr>
      <w:sz w:val="26"/>
      <w:szCs w:val="26"/>
      <w:lang w:eastAsia="ru-RU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476B1A"/>
    <w:rPr>
      <w:lang w:eastAsia="en-US"/>
    </w:rPr>
  </w:style>
  <w:style w:type="character" w:customStyle="1" w:styleId="1">
    <w:name w:val="Основной текст Знак1"/>
    <w:basedOn w:val="DefaultParagraphFont"/>
    <w:uiPriority w:val="99"/>
    <w:semiHidden/>
    <w:rsid w:val="009D70B2"/>
    <w:rPr>
      <w:rFonts w:cs="Times New Roman"/>
    </w:rPr>
  </w:style>
  <w:style w:type="character" w:customStyle="1" w:styleId="4">
    <w:name w:val="Основной текст (4)_"/>
    <w:link w:val="41"/>
    <w:uiPriority w:val="99"/>
    <w:locked/>
    <w:rsid w:val="009D70B2"/>
    <w:rPr>
      <w:b/>
      <w:sz w:val="26"/>
      <w:shd w:val="clear" w:color="auto" w:fill="FFFFFF"/>
    </w:rPr>
  </w:style>
  <w:style w:type="character" w:customStyle="1" w:styleId="40">
    <w:name w:val="Основной текст (4)"/>
    <w:basedOn w:val="4"/>
    <w:uiPriority w:val="99"/>
    <w:rsid w:val="009D70B2"/>
    <w:rPr>
      <w:rFonts w:cs="Times New Roman"/>
      <w:bCs/>
      <w:szCs w:val="26"/>
    </w:rPr>
  </w:style>
  <w:style w:type="paragraph" w:customStyle="1" w:styleId="41">
    <w:name w:val="Основной текст (4)1"/>
    <w:basedOn w:val="Normal"/>
    <w:link w:val="4"/>
    <w:uiPriority w:val="99"/>
    <w:rsid w:val="009D70B2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  <w:lang w:eastAsia="ru-RU"/>
    </w:rPr>
  </w:style>
  <w:style w:type="character" w:customStyle="1" w:styleId="38">
    <w:name w:val="Основной текст (3) + 8"/>
    <w:aliases w:val="5 pt,Не курсив"/>
    <w:uiPriority w:val="99"/>
    <w:rsid w:val="009D70B2"/>
    <w:rPr>
      <w:b/>
      <w:i/>
      <w:sz w:val="17"/>
    </w:rPr>
  </w:style>
  <w:style w:type="character" w:customStyle="1" w:styleId="3">
    <w:name w:val="Основной текст (3)"/>
    <w:basedOn w:val="DefaultParagraphFont"/>
    <w:uiPriority w:val="99"/>
    <w:rsid w:val="009D70B2"/>
    <w:rPr>
      <w:rFonts w:cs="Times New Roman"/>
      <w:b/>
      <w:bCs/>
      <w:i/>
      <w:iCs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rsid w:val="0043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34C50"/>
    <w:rPr>
      <w:rFonts w:cs="Times New Roman"/>
    </w:rPr>
  </w:style>
  <w:style w:type="character" w:customStyle="1" w:styleId="apple-style-span">
    <w:name w:val="apple-style-span"/>
    <w:basedOn w:val="DefaultParagraphFont"/>
    <w:uiPriority w:val="99"/>
    <w:rsid w:val="0075241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C9C682920FDFD4C9C2866BBDD7ECA1B7CB78F56F977EC99160357A50C830638C692F8FAA6A26DBF67H" TargetMode="External"/><Relationship Id="rId13" Type="http://schemas.openxmlformats.org/officeDocument/2006/relationships/hyperlink" Target="consultantplus://offline/ref=9C4618431C8D5FC1A2873E22E4577F5BE501BA231A820BD5DFAB66AC5C35D1388CDEF3C826519860631EC90972D72202EBD35A85C6B717CBV4q6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gosuslugi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nuchino.rkamen.pnzreg.ru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10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7C9C682920FDFD4C9C2866BBDD7ECA1B7CB78F56F977EC99160357A50C830638C692F8FAA6A26DBF67H" TargetMode="External"/><Relationship Id="rId14" Type="http://schemas.openxmlformats.org/officeDocument/2006/relationships/hyperlink" Target="consultantplus://offline/ref=9C4618431C8D5FC1A2873E22E4577F5BE501BA231A820BD5DFAB66AC5C35D1388CDEF3C826519860631EC90972D72202EBD35A85C6B717CBV4q6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202</TotalTime>
  <Pages>26</Pages>
  <Words>8950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anuchino</cp:lastModifiedBy>
  <cp:revision>10</cp:revision>
  <cp:lastPrinted>2020-05-28T07:12:00Z</cp:lastPrinted>
  <dcterms:created xsi:type="dcterms:W3CDTF">2020-04-29T07:29:00Z</dcterms:created>
  <dcterms:modified xsi:type="dcterms:W3CDTF">2020-05-28T07:28:00Z</dcterms:modified>
</cp:coreProperties>
</file>