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890" w:rsidRPr="003836B6" w:rsidRDefault="001C0890" w:rsidP="00CA395F">
      <w:pPr>
        <w:jc w:val="center"/>
        <w:rPr>
          <w:b/>
          <w:sz w:val="24"/>
          <w:szCs w:val="24"/>
        </w:rPr>
      </w:pPr>
    </w:p>
    <w:p w:rsidR="001C0890" w:rsidRDefault="001C0890" w:rsidP="00CA395F">
      <w:pPr>
        <w:jc w:val="center"/>
      </w:pPr>
      <w:r>
        <w:t xml:space="preserve">           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69.75pt">
            <v:imagedata r:id="rId7" o:title=""/>
          </v:shape>
        </w:pict>
      </w:r>
      <w:r>
        <w:t xml:space="preserve">               </w:t>
      </w:r>
    </w:p>
    <w:p w:rsidR="001C0890" w:rsidRPr="003F1663" w:rsidRDefault="001C0890" w:rsidP="00CA395F">
      <w:pPr>
        <w:jc w:val="center"/>
        <w:rPr>
          <w:rFonts w:ascii="Times New Roman" w:hAnsi="Times New Roman"/>
          <w:b/>
          <w:sz w:val="36"/>
          <w:szCs w:val="36"/>
        </w:rPr>
      </w:pPr>
      <w:r w:rsidRPr="003F1663">
        <w:rPr>
          <w:rFonts w:ascii="Times New Roman" w:hAnsi="Times New Roman"/>
          <w:b/>
          <w:sz w:val="36"/>
          <w:szCs w:val="36"/>
        </w:rPr>
        <w:t xml:space="preserve">КОМИТЕТ МЕСТНОГО САМОУПРАВЛЕНИЯ АНУЧИНСКОГО СЕЛЬСОВЕТА </w:t>
      </w:r>
    </w:p>
    <w:p w:rsidR="001C0890" w:rsidRPr="003F1663" w:rsidRDefault="001C0890" w:rsidP="00CA395F">
      <w:pPr>
        <w:jc w:val="center"/>
        <w:rPr>
          <w:rFonts w:ascii="Times New Roman" w:hAnsi="Times New Roman"/>
          <w:b/>
          <w:sz w:val="36"/>
          <w:szCs w:val="36"/>
        </w:rPr>
      </w:pPr>
      <w:r w:rsidRPr="003F1663">
        <w:rPr>
          <w:rFonts w:ascii="Times New Roman" w:hAnsi="Times New Roman"/>
          <w:b/>
          <w:sz w:val="36"/>
          <w:szCs w:val="36"/>
        </w:rPr>
        <w:t>КАМЕНСКОГО РАЙОНА  ПЕНЗЕНСКОЙ ОБЛАСТИ</w:t>
      </w:r>
    </w:p>
    <w:p w:rsidR="001C0890" w:rsidRPr="003836B6" w:rsidRDefault="001C0890" w:rsidP="00CA395F">
      <w:pPr>
        <w:pStyle w:val="Heading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32"/>
          <w:szCs w:val="32"/>
        </w:rPr>
        <w:t xml:space="preserve">СЕДЬМОГО </w:t>
      </w:r>
      <w:r w:rsidRPr="003836B6">
        <w:rPr>
          <w:rFonts w:ascii="Times New Roman" w:hAnsi="Times New Roman" w:cs="Times New Roman"/>
          <w:sz w:val="32"/>
          <w:szCs w:val="32"/>
        </w:rPr>
        <w:t xml:space="preserve"> СОЗЫВА</w:t>
      </w:r>
    </w:p>
    <w:p w:rsidR="001C0890" w:rsidRPr="003836B6" w:rsidRDefault="001C0890" w:rsidP="00CA395F">
      <w:pPr>
        <w:pStyle w:val="Heading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Pr="003836B6">
        <w:rPr>
          <w:rFonts w:ascii="Times New Roman" w:hAnsi="Times New Roman" w:cs="Times New Roman"/>
          <w:sz w:val="32"/>
          <w:szCs w:val="32"/>
        </w:rPr>
        <w:t>Р Е Ш Е Н И Е</w:t>
      </w:r>
    </w:p>
    <w:p w:rsidR="001C0890" w:rsidRDefault="001C0890" w:rsidP="00CA395F">
      <w:pPr>
        <w:tabs>
          <w:tab w:val="left" w:pos="284"/>
          <w:tab w:val="left" w:pos="3119"/>
          <w:tab w:val="left" w:pos="3516"/>
        </w:tabs>
        <w:jc w:val="center"/>
        <w:rPr>
          <w:sz w:val="24"/>
          <w:szCs w:val="24"/>
        </w:rPr>
      </w:pPr>
    </w:p>
    <w:p w:rsidR="001C0890" w:rsidRPr="003F1663" w:rsidRDefault="001C0890" w:rsidP="00CA395F">
      <w:pPr>
        <w:tabs>
          <w:tab w:val="left" w:pos="284"/>
          <w:tab w:val="left" w:pos="3119"/>
          <w:tab w:val="left" w:pos="3516"/>
        </w:tabs>
        <w:jc w:val="center"/>
        <w:rPr>
          <w:rFonts w:ascii="Times New Roman" w:hAnsi="Times New Roman"/>
          <w:sz w:val="24"/>
          <w:szCs w:val="24"/>
        </w:rPr>
      </w:pPr>
      <w:r w:rsidRPr="003F1663">
        <w:rPr>
          <w:rFonts w:ascii="Times New Roman" w:hAnsi="Times New Roman"/>
          <w:sz w:val="24"/>
          <w:szCs w:val="24"/>
        </w:rPr>
        <w:t>от    18.02.2020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3F1663">
        <w:rPr>
          <w:rFonts w:ascii="Times New Roman" w:hAnsi="Times New Roman"/>
          <w:sz w:val="24"/>
          <w:szCs w:val="24"/>
          <w:lang w:val="en-US"/>
        </w:rPr>
        <w:t>N</w:t>
      </w:r>
      <w:r w:rsidRPr="003F16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F1663">
        <w:rPr>
          <w:rFonts w:ascii="Times New Roman" w:hAnsi="Times New Roman"/>
          <w:sz w:val="24"/>
          <w:szCs w:val="24"/>
        </w:rPr>
        <w:t xml:space="preserve">42-13/7      </w:t>
      </w:r>
    </w:p>
    <w:p w:rsidR="001C0890" w:rsidRPr="003F1663" w:rsidRDefault="001C0890" w:rsidP="00CA395F">
      <w:pPr>
        <w:jc w:val="center"/>
        <w:rPr>
          <w:rFonts w:ascii="Times New Roman" w:hAnsi="Times New Roman"/>
        </w:rPr>
      </w:pPr>
      <w:r w:rsidRPr="003F1663">
        <w:rPr>
          <w:rFonts w:ascii="Times New Roman" w:hAnsi="Times New Roman"/>
          <w:sz w:val="24"/>
          <w:szCs w:val="24"/>
        </w:rPr>
        <w:t>с.Анучино</w:t>
      </w:r>
    </w:p>
    <w:p w:rsidR="001C0890" w:rsidRPr="00CA395F" w:rsidRDefault="001C0890" w:rsidP="00964802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28"/>
          <w:sz w:val="28"/>
          <w:szCs w:val="28"/>
          <w:lang w:eastAsia="ru-RU"/>
        </w:rPr>
      </w:pPr>
      <w:r w:rsidRPr="00F17061">
        <w:rPr>
          <w:rFonts w:ascii="Times New Roman" w:hAnsi="Times New Roman"/>
          <w:b/>
          <w:bCs/>
          <w:kern w:val="28"/>
          <w:sz w:val="28"/>
          <w:szCs w:val="28"/>
          <w:lang w:eastAsia="ru-RU"/>
        </w:rPr>
        <w:t xml:space="preserve">О внесении изменений в Положение о территориальном общественном самоуправлении в </w:t>
      </w:r>
      <w:r w:rsidRPr="00CA395F">
        <w:rPr>
          <w:rFonts w:ascii="Times New Roman" w:hAnsi="Times New Roman"/>
          <w:b/>
          <w:bCs/>
          <w:kern w:val="28"/>
          <w:sz w:val="28"/>
          <w:szCs w:val="28"/>
          <w:lang w:eastAsia="ru-RU"/>
        </w:rPr>
        <w:t>Анучинском сельсовете Каменского района Пензенской области</w:t>
      </w:r>
    </w:p>
    <w:p w:rsidR="001C0890" w:rsidRPr="00F17061" w:rsidRDefault="001C0890" w:rsidP="004D561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C0890" w:rsidRPr="00CA395F" w:rsidRDefault="001C0890" w:rsidP="008C23A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17061">
        <w:rPr>
          <w:rFonts w:ascii="Times New Roman" w:hAnsi="Times New Roman"/>
          <w:sz w:val="28"/>
          <w:szCs w:val="28"/>
        </w:rPr>
        <w:t xml:space="preserve">В соответствии со статьей 27 Федерального </w:t>
      </w:r>
      <w:hyperlink r:id="rId8" w:history="1">
        <w:r w:rsidRPr="00F17061">
          <w:rPr>
            <w:rFonts w:ascii="Times New Roman" w:hAnsi="Times New Roman"/>
            <w:sz w:val="28"/>
            <w:szCs w:val="28"/>
          </w:rPr>
          <w:t>закона</w:t>
        </w:r>
      </w:hyperlink>
      <w:r w:rsidRPr="00F17061">
        <w:rPr>
          <w:rFonts w:ascii="Times New Roman" w:hAnsi="Times New Roman"/>
          <w:sz w:val="28"/>
          <w:szCs w:val="28"/>
        </w:rPr>
        <w:t xml:space="preserve"> от 06.10.2003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F17061">
        <w:rPr>
          <w:rFonts w:ascii="Times New Roman" w:hAnsi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статьей </w:t>
      </w:r>
      <w:r>
        <w:rPr>
          <w:rFonts w:ascii="Times New Roman" w:hAnsi="Times New Roman"/>
          <w:sz w:val="28"/>
          <w:szCs w:val="28"/>
        </w:rPr>
        <w:t xml:space="preserve">23 </w:t>
      </w:r>
      <w:hyperlink r:id="rId9" w:history="1">
        <w:r w:rsidRPr="00F17061">
          <w:rPr>
            <w:rFonts w:ascii="Times New Roman" w:hAnsi="Times New Roman"/>
            <w:sz w:val="28"/>
            <w:szCs w:val="28"/>
          </w:rPr>
          <w:t>Устав</w:t>
        </w:r>
      </w:hyperlink>
      <w:r w:rsidRPr="00F17061">
        <w:rPr>
          <w:rFonts w:ascii="Times New Roman" w:hAnsi="Times New Roman"/>
          <w:sz w:val="28"/>
          <w:szCs w:val="28"/>
        </w:rPr>
        <w:t xml:space="preserve">а </w:t>
      </w:r>
      <w:r w:rsidRPr="00CA395F">
        <w:rPr>
          <w:rFonts w:ascii="Times New Roman" w:hAnsi="Times New Roman"/>
          <w:sz w:val="28"/>
          <w:szCs w:val="28"/>
        </w:rPr>
        <w:t>Анучинского сельсовета Каменского района Пензенской области</w:t>
      </w:r>
    </w:p>
    <w:p w:rsidR="001C0890" w:rsidRPr="00CA395F" w:rsidRDefault="001C0890" w:rsidP="00CA395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C0890" w:rsidRPr="00CA395F" w:rsidRDefault="001C0890" w:rsidP="00CA395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A395F">
        <w:rPr>
          <w:rFonts w:ascii="Times New Roman" w:hAnsi="Times New Roman"/>
          <w:b/>
          <w:sz w:val="28"/>
          <w:szCs w:val="28"/>
          <w:lang w:eastAsia="ru-RU"/>
        </w:rPr>
        <w:t>Комитет местного самоуправления Анучинского сельсовета Каменского района Пензенской области</w:t>
      </w:r>
    </w:p>
    <w:p w:rsidR="001C0890" w:rsidRDefault="001C0890" w:rsidP="00CA395F">
      <w:pPr>
        <w:tabs>
          <w:tab w:val="left" w:pos="284"/>
          <w:tab w:val="left" w:pos="3119"/>
          <w:tab w:val="left" w:pos="3516"/>
        </w:tabs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</w:t>
      </w:r>
    </w:p>
    <w:p w:rsidR="001C0890" w:rsidRPr="00CA395F" w:rsidRDefault="001C0890" w:rsidP="00CA395F">
      <w:pPr>
        <w:tabs>
          <w:tab w:val="left" w:pos="284"/>
          <w:tab w:val="left" w:pos="3119"/>
          <w:tab w:val="left" w:pos="351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1.</w:t>
      </w:r>
      <w:r w:rsidRPr="00CA395F">
        <w:rPr>
          <w:rFonts w:ascii="Times New Roman" w:hAnsi="Times New Roman"/>
          <w:sz w:val="28"/>
          <w:szCs w:val="28"/>
          <w:lang w:eastAsia="ru-RU"/>
        </w:rPr>
        <w:t>Внести в Положение о территориальном общественном самоуправлении, утвержденное</w:t>
      </w:r>
      <w:r w:rsidRPr="00CA395F">
        <w:rPr>
          <w:rFonts w:ascii="Times New Roman" w:hAnsi="Times New Roman"/>
          <w:bCs/>
          <w:kern w:val="28"/>
          <w:sz w:val="28"/>
          <w:szCs w:val="28"/>
          <w:lang w:eastAsia="ru-RU"/>
        </w:rPr>
        <w:t xml:space="preserve"> решением </w:t>
      </w:r>
      <w:r w:rsidRPr="00CA395F">
        <w:rPr>
          <w:rFonts w:ascii="Times New Roman" w:hAnsi="Times New Roman"/>
          <w:sz w:val="28"/>
          <w:szCs w:val="28"/>
          <w:lang w:eastAsia="ru-RU"/>
        </w:rPr>
        <w:t xml:space="preserve">Комитета местного самоуправления Анучинского сельсовета Каменсокго района Пензенской области </w:t>
      </w:r>
      <w:r w:rsidRPr="00CA395F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CA395F">
        <w:rPr>
          <w:rFonts w:ascii="Times New Roman" w:hAnsi="Times New Roman"/>
          <w:sz w:val="28"/>
          <w:szCs w:val="28"/>
          <w:lang w:eastAsia="ru-RU"/>
        </w:rPr>
        <w:t>от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09.02.2018 </w:t>
      </w:r>
      <w:r w:rsidRPr="00CA395F">
        <w:rPr>
          <w:rFonts w:ascii="Times New Roman" w:hAnsi="Times New Roman"/>
          <w:sz w:val="28"/>
          <w:szCs w:val="28"/>
        </w:rPr>
        <w:t xml:space="preserve"> </w:t>
      </w:r>
      <w:r w:rsidRPr="00CA395F">
        <w:rPr>
          <w:rFonts w:ascii="Times New Roman" w:hAnsi="Times New Roman"/>
          <w:sz w:val="28"/>
          <w:szCs w:val="28"/>
          <w:lang w:val="en-US"/>
        </w:rPr>
        <w:t>N</w:t>
      </w:r>
      <w:r w:rsidRPr="00CA395F">
        <w:rPr>
          <w:rFonts w:ascii="Times New Roman" w:hAnsi="Times New Roman"/>
          <w:sz w:val="28"/>
          <w:szCs w:val="28"/>
        </w:rPr>
        <w:t xml:space="preserve"> 296-102/6 </w:t>
      </w:r>
      <w:r w:rsidRPr="00CA395F">
        <w:rPr>
          <w:rFonts w:ascii="Times New Roman" w:hAnsi="Times New Roman"/>
          <w:sz w:val="28"/>
          <w:szCs w:val="28"/>
          <w:lang w:eastAsia="ru-RU"/>
        </w:rPr>
        <w:t>следующие изменения:</w:t>
      </w:r>
    </w:p>
    <w:p w:rsidR="001C0890" w:rsidRDefault="001C0890" w:rsidP="00F503F6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 пункт 2.5 изложить в следующей редакции:</w:t>
      </w:r>
    </w:p>
    <w:p w:rsidR="001C0890" w:rsidRDefault="001C0890" w:rsidP="00F503F6">
      <w:pPr>
        <w:autoSpaceDE w:val="0"/>
        <w:autoSpaceDN w:val="0"/>
        <w:adjustRightInd w:val="0"/>
        <w:spacing w:after="0" w:line="240" w:lineRule="auto"/>
        <w:ind w:right="-144" w:firstLine="568"/>
        <w:jc w:val="both"/>
        <w:rPr>
          <w:rFonts w:ascii="Times New Roman" w:hAnsi="Times New Roman"/>
          <w:sz w:val="28"/>
          <w:szCs w:val="28"/>
        </w:rPr>
      </w:pPr>
      <w:r w:rsidRPr="00F503F6">
        <w:rPr>
          <w:rFonts w:ascii="Times New Roman" w:hAnsi="Times New Roman"/>
          <w:sz w:val="28"/>
          <w:szCs w:val="28"/>
          <w:lang w:eastAsia="ru-RU"/>
        </w:rPr>
        <w:t>«</w:t>
      </w:r>
      <w:r w:rsidRPr="00F503F6">
        <w:rPr>
          <w:rFonts w:ascii="Times New Roman" w:hAnsi="Times New Roman"/>
          <w:sz w:val="28"/>
          <w:szCs w:val="28"/>
        </w:rPr>
        <w:t>2.5. Решение собрания (конференции) граждан оформляется протоколом, в котором указываются: дата и место проведения собрания (конференции) граждан; общее число граждан, проживающих на соответствующей территории</w:t>
      </w:r>
      <w:r w:rsidRPr="00F503F6">
        <w:rPr>
          <w:rFonts w:ascii="Times New Roman" w:hAnsi="Times New Roman"/>
          <w:b/>
          <w:sz w:val="28"/>
          <w:szCs w:val="28"/>
        </w:rPr>
        <w:t xml:space="preserve"> </w:t>
      </w:r>
      <w:r w:rsidRPr="00F503F6">
        <w:rPr>
          <w:rFonts w:ascii="Times New Roman" w:hAnsi="Times New Roman"/>
          <w:sz w:val="28"/>
          <w:szCs w:val="28"/>
        </w:rPr>
        <w:t xml:space="preserve">и имеющих право принимать участие в собрании (конференции) граждан по вопросам организации и осуществления ТОС; количество граждан (делегатов), принявших участие в работе собрания (конференции) граждан; фамилия, имя, отчество </w:t>
      </w:r>
      <w:r w:rsidRPr="000C45D6">
        <w:rPr>
          <w:rFonts w:ascii="Times New Roman" w:hAnsi="Times New Roman"/>
          <w:sz w:val="28"/>
          <w:szCs w:val="28"/>
        </w:rPr>
        <w:t>(при наличии)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03F6">
        <w:rPr>
          <w:rFonts w:ascii="Times New Roman" w:hAnsi="Times New Roman"/>
          <w:sz w:val="28"/>
          <w:szCs w:val="28"/>
        </w:rPr>
        <w:t>председателя и секретаря собрания; вопросы, рассмотренные собранием (конференцией) граждан; результаты</w:t>
      </w:r>
      <w:r>
        <w:rPr>
          <w:rFonts w:ascii="Times New Roman" w:hAnsi="Times New Roman"/>
          <w:sz w:val="28"/>
          <w:szCs w:val="28"/>
        </w:rPr>
        <w:t xml:space="preserve"> голосования и принятые решения.»;</w:t>
      </w:r>
    </w:p>
    <w:p w:rsidR="001C0890" w:rsidRDefault="001C0890" w:rsidP="00F503F6">
      <w:pPr>
        <w:autoSpaceDE w:val="0"/>
        <w:autoSpaceDN w:val="0"/>
        <w:adjustRightInd w:val="0"/>
        <w:spacing w:after="0" w:line="240" w:lineRule="auto"/>
        <w:ind w:right="-144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пункт 2.11 изложить в следующей редакции:</w:t>
      </w:r>
    </w:p>
    <w:p w:rsidR="001C0890" w:rsidRPr="002D0B45" w:rsidRDefault="001C0890" w:rsidP="002D0B45">
      <w:pPr>
        <w:autoSpaceDE w:val="0"/>
        <w:autoSpaceDN w:val="0"/>
        <w:adjustRightInd w:val="0"/>
        <w:spacing w:after="0" w:line="240" w:lineRule="auto"/>
        <w:ind w:right="-144" w:firstLine="568"/>
        <w:jc w:val="both"/>
        <w:rPr>
          <w:rFonts w:ascii="Times New Roman" w:hAnsi="Times New Roman"/>
          <w:sz w:val="28"/>
          <w:szCs w:val="28"/>
        </w:rPr>
      </w:pPr>
      <w:r w:rsidRPr="002D0B45">
        <w:rPr>
          <w:rFonts w:ascii="Times New Roman" w:hAnsi="Times New Roman"/>
          <w:sz w:val="28"/>
          <w:szCs w:val="28"/>
        </w:rPr>
        <w:t>«2.</w:t>
      </w:r>
      <w:r w:rsidRPr="00CA395F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A395F">
        <w:rPr>
          <w:rFonts w:ascii="Times New Roman" w:hAnsi="Times New Roman"/>
          <w:sz w:val="28"/>
          <w:szCs w:val="28"/>
        </w:rPr>
        <w:t>Комитет местного самоуправления Анучинского сельсовета Каменского района Пензенской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2D0B45">
        <w:rPr>
          <w:rFonts w:ascii="Times New Roman" w:hAnsi="Times New Roman"/>
          <w:sz w:val="28"/>
          <w:szCs w:val="28"/>
        </w:rPr>
        <w:t xml:space="preserve"> в течение 30 дней со дня получения документов устанавливает границы территории, на которой осуществляется ТОС, либо отказывает в установлении границ ТОС.</w:t>
      </w:r>
    </w:p>
    <w:p w:rsidR="001C0890" w:rsidRPr="002D0B45" w:rsidRDefault="001C0890" w:rsidP="002D0B45">
      <w:pPr>
        <w:autoSpaceDE w:val="0"/>
        <w:autoSpaceDN w:val="0"/>
        <w:adjustRightInd w:val="0"/>
        <w:spacing w:after="0" w:line="240" w:lineRule="auto"/>
        <w:ind w:right="-144" w:firstLine="568"/>
        <w:jc w:val="both"/>
        <w:rPr>
          <w:rFonts w:ascii="Times New Roman" w:hAnsi="Times New Roman"/>
          <w:sz w:val="28"/>
          <w:szCs w:val="28"/>
        </w:rPr>
      </w:pPr>
      <w:r w:rsidRPr="002D0B45">
        <w:rPr>
          <w:rFonts w:ascii="Times New Roman" w:hAnsi="Times New Roman"/>
          <w:sz w:val="28"/>
          <w:szCs w:val="28"/>
        </w:rPr>
        <w:t>Установление границ территории, на которой осуществляется ТОС, оформляется решением</w:t>
      </w:r>
      <w:r w:rsidRPr="00CA395F">
        <w:rPr>
          <w:rFonts w:ascii="Times New Roman" w:hAnsi="Times New Roman"/>
          <w:sz w:val="28"/>
          <w:szCs w:val="28"/>
        </w:rPr>
        <w:t xml:space="preserve"> Комитет</w:t>
      </w:r>
      <w:r>
        <w:rPr>
          <w:rFonts w:ascii="Times New Roman" w:hAnsi="Times New Roman"/>
          <w:sz w:val="28"/>
          <w:szCs w:val="28"/>
        </w:rPr>
        <w:t>а</w:t>
      </w:r>
      <w:r w:rsidRPr="00CA395F">
        <w:rPr>
          <w:rFonts w:ascii="Times New Roman" w:hAnsi="Times New Roman"/>
          <w:sz w:val="28"/>
          <w:szCs w:val="28"/>
        </w:rPr>
        <w:t xml:space="preserve"> местного самоуправления Анучинского сельсовета Каменского района Пензенской област</w:t>
      </w:r>
      <w:r>
        <w:rPr>
          <w:rFonts w:ascii="Times New Roman" w:hAnsi="Times New Roman"/>
          <w:sz w:val="28"/>
          <w:szCs w:val="28"/>
        </w:rPr>
        <w:t>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D0B45">
        <w:rPr>
          <w:rFonts w:ascii="Times New Roman" w:hAnsi="Times New Roman"/>
          <w:sz w:val="28"/>
          <w:szCs w:val="28"/>
        </w:rPr>
        <w:t xml:space="preserve"> О принятом решении </w:t>
      </w:r>
      <w:r w:rsidRPr="000C45D6">
        <w:rPr>
          <w:rFonts w:ascii="Times New Roman" w:hAnsi="Times New Roman"/>
          <w:sz w:val="28"/>
          <w:szCs w:val="28"/>
        </w:rPr>
        <w:t>уполномоченное лицо</w:t>
      </w:r>
      <w:r w:rsidRPr="002D0B45">
        <w:rPr>
          <w:rFonts w:ascii="Times New Roman" w:hAnsi="Times New Roman"/>
          <w:sz w:val="28"/>
          <w:szCs w:val="28"/>
        </w:rPr>
        <w:t xml:space="preserve"> уведомляется в письменном виде в течение 5 дней со дня принятия решения </w:t>
      </w:r>
      <w:r w:rsidRPr="00CA395F">
        <w:rPr>
          <w:rFonts w:ascii="Times New Roman" w:hAnsi="Times New Roman"/>
          <w:sz w:val="28"/>
          <w:szCs w:val="28"/>
        </w:rPr>
        <w:t>Комитет</w:t>
      </w:r>
      <w:r>
        <w:rPr>
          <w:rFonts w:ascii="Times New Roman" w:hAnsi="Times New Roman"/>
          <w:sz w:val="28"/>
          <w:szCs w:val="28"/>
        </w:rPr>
        <w:t>а</w:t>
      </w:r>
      <w:r w:rsidRPr="00CA395F">
        <w:rPr>
          <w:rFonts w:ascii="Times New Roman" w:hAnsi="Times New Roman"/>
          <w:sz w:val="28"/>
          <w:szCs w:val="28"/>
        </w:rPr>
        <w:t xml:space="preserve"> местного самоуправления Анучинского сельсовета Каменского района Пензенской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2D0B45">
        <w:rPr>
          <w:rFonts w:ascii="Times New Roman" w:hAnsi="Times New Roman"/>
          <w:sz w:val="28"/>
          <w:szCs w:val="28"/>
        </w:rPr>
        <w:t xml:space="preserve"> об установлении границ ТОС или об отказе в установлении границ ТОС.</w:t>
      </w:r>
    </w:p>
    <w:p w:rsidR="001C0890" w:rsidRPr="00352F99" w:rsidRDefault="001C0890" w:rsidP="002D0B45">
      <w:pPr>
        <w:pStyle w:val="ConsNormal"/>
        <w:widowControl/>
        <w:ind w:right="-14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352F99">
        <w:rPr>
          <w:rFonts w:ascii="Times New Roman" w:hAnsi="Times New Roman" w:cs="Times New Roman"/>
          <w:sz w:val="28"/>
          <w:szCs w:val="28"/>
        </w:rPr>
        <w:t>Изменение границ территории, на которой осуществляется ТОС, производится в таком же порядке.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C0890" w:rsidRPr="00F503F6" w:rsidRDefault="001C0890" w:rsidP="00F503F6">
      <w:pPr>
        <w:autoSpaceDE w:val="0"/>
        <w:autoSpaceDN w:val="0"/>
        <w:adjustRightInd w:val="0"/>
        <w:spacing w:after="0" w:line="240" w:lineRule="auto"/>
        <w:ind w:right="-144" w:firstLine="568"/>
        <w:jc w:val="both"/>
        <w:rPr>
          <w:rFonts w:ascii="Times New Roman" w:hAnsi="Times New Roman"/>
          <w:sz w:val="28"/>
          <w:szCs w:val="28"/>
        </w:rPr>
      </w:pPr>
    </w:p>
    <w:p w:rsidR="001C0890" w:rsidRPr="00F503F6" w:rsidRDefault="001C0890" w:rsidP="00F503F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Pr="00F503F6">
        <w:rPr>
          <w:rFonts w:ascii="Times New Roman" w:hAnsi="Times New Roman"/>
          <w:sz w:val="28"/>
          <w:szCs w:val="28"/>
          <w:lang w:eastAsia="ru-RU"/>
        </w:rPr>
        <w:t xml:space="preserve">) пункт 3.3. изложить в </w:t>
      </w:r>
      <w:r>
        <w:rPr>
          <w:rFonts w:ascii="Times New Roman" w:hAnsi="Times New Roman"/>
          <w:sz w:val="28"/>
          <w:szCs w:val="28"/>
          <w:lang w:eastAsia="ru-RU"/>
        </w:rPr>
        <w:t>следующей</w:t>
      </w:r>
      <w:r w:rsidRPr="00F503F6">
        <w:rPr>
          <w:rFonts w:ascii="Times New Roman" w:hAnsi="Times New Roman"/>
          <w:sz w:val="28"/>
          <w:szCs w:val="28"/>
          <w:lang w:eastAsia="ru-RU"/>
        </w:rPr>
        <w:t xml:space="preserve"> редакции:</w:t>
      </w:r>
    </w:p>
    <w:p w:rsidR="001C0890" w:rsidRPr="00F17061" w:rsidRDefault="001C0890" w:rsidP="00F503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3F6">
        <w:rPr>
          <w:rFonts w:ascii="Times New Roman" w:hAnsi="Times New Roman"/>
          <w:sz w:val="28"/>
          <w:szCs w:val="28"/>
          <w:lang w:eastAsia="ru-RU"/>
        </w:rPr>
        <w:t xml:space="preserve">«3.3. </w:t>
      </w:r>
      <w:r w:rsidRPr="00F503F6">
        <w:rPr>
          <w:rFonts w:ascii="Times New Roman" w:hAnsi="Times New Roman"/>
          <w:sz w:val="28"/>
          <w:szCs w:val="28"/>
        </w:rPr>
        <w:t>Для регистрации устава ТОС уполномоченное лицо</w:t>
      </w:r>
      <w:r w:rsidRPr="00F17061">
        <w:rPr>
          <w:rFonts w:ascii="Times New Roman" w:hAnsi="Times New Roman"/>
          <w:sz w:val="28"/>
          <w:szCs w:val="28"/>
        </w:rPr>
        <w:t xml:space="preserve"> обращается с письменным заявлением в администрацию.</w:t>
      </w:r>
    </w:p>
    <w:p w:rsidR="001C0890" w:rsidRPr="00F17061" w:rsidRDefault="001C0890" w:rsidP="005171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7061">
        <w:rPr>
          <w:rFonts w:ascii="Times New Roman" w:hAnsi="Times New Roman"/>
          <w:sz w:val="28"/>
          <w:szCs w:val="28"/>
        </w:rPr>
        <w:t>К заявлению прилагаются следующие документы:</w:t>
      </w:r>
    </w:p>
    <w:p w:rsidR="001C0890" w:rsidRPr="00F17061" w:rsidRDefault="001C0890" w:rsidP="002D0B45">
      <w:pPr>
        <w:pStyle w:val="ListParagraph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1) </w:t>
      </w:r>
      <w:r w:rsidRPr="00F17061">
        <w:rPr>
          <w:rFonts w:ascii="Times New Roman" w:hAnsi="Times New Roman"/>
          <w:sz w:val="28"/>
          <w:szCs w:val="28"/>
          <w:lang w:eastAsia="ru-RU"/>
        </w:rPr>
        <w:t>документ, удостоверяющий личность уполномоченного лица;</w:t>
      </w:r>
    </w:p>
    <w:p w:rsidR="001C0890" w:rsidRPr="00F17061" w:rsidRDefault="001C0890" w:rsidP="00F1706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Pr="00F17061">
        <w:rPr>
          <w:rFonts w:ascii="Times New Roman" w:hAnsi="Times New Roman" w:cs="Times New Roman"/>
          <w:sz w:val="28"/>
          <w:szCs w:val="28"/>
        </w:rPr>
        <w:t>) копия протокола собрания (конференции), на котором принят устав ТОС;</w:t>
      </w:r>
    </w:p>
    <w:p w:rsidR="001C0890" w:rsidRPr="00F17061" w:rsidRDefault="001C0890" w:rsidP="00F1706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17061">
        <w:rPr>
          <w:rFonts w:ascii="Times New Roman" w:hAnsi="Times New Roman" w:cs="Times New Roman"/>
          <w:sz w:val="28"/>
          <w:szCs w:val="28"/>
        </w:rPr>
        <w:t>) два экземпляра устава ТОС (устав ТОС, являющегося юридическим лицом, предоставляется в виде оригинала и копии с записью на обоих экземплярах о государственной регистрации, совершенной территориальным органом федерального органа исполнительной власти, уполномоченным в сфере регистрации некоммерческих организаций).</w:t>
      </w:r>
    </w:p>
    <w:p w:rsidR="001C0890" w:rsidRPr="00F17061" w:rsidRDefault="001C0890" w:rsidP="00F170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7061">
        <w:rPr>
          <w:rFonts w:ascii="Times New Roman" w:hAnsi="Times New Roman"/>
          <w:sz w:val="28"/>
          <w:szCs w:val="28"/>
        </w:rPr>
        <w:t>Устав ТОС имеет титульный лист, который включает наименование ТОС, дату, номер протокола собрания (конференции) граждан, на котором принят устав ТОС.</w:t>
      </w:r>
    </w:p>
    <w:p w:rsidR="001C0890" w:rsidRPr="00F17061" w:rsidRDefault="001C0890" w:rsidP="00F170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45D6">
        <w:rPr>
          <w:rFonts w:ascii="Times New Roman" w:hAnsi="Times New Roman"/>
          <w:sz w:val="28"/>
          <w:szCs w:val="28"/>
        </w:rPr>
        <w:t>Уполномоченное лицо</w:t>
      </w:r>
      <w:r w:rsidRPr="00F17061">
        <w:rPr>
          <w:rFonts w:ascii="Times New Roman" w:hAnsi="Times New Roman"/>
          <w:sz w:val="28"/>
          <w:szCs w:val="28"/>
        </w:rPr>
        <w:t xml:space="preserve"> вправе предоставить по собственной инициативе следующие документы:</w:t>
      </w:r>
    </w:p>
    <w:p w:rsidR="001C0890" w:rsidRPr="00F17061" w:rsidRDefault="001C0890" w:rsidP="00F170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7061">
        <w:rPr>
          <w:rFonts w:ascii="Times New Roman" w:hAnsi="Times New Roman"/>
          <w:sz w:val="28"/>
          <w:szCs w:val="28"/>
        </w:rPr>
        <w:t xml:space="preserve">- решение </w:t>
      </w:r>
      <w:r w:rsidRPr="00CA395F">
        <w:rPr>
          <w:rFonts w:ascii="Times New Roman" w:hAnsi="Times New Roman"/>
          <w:sz w:val="28"/>
          <w:szCs w:val="28"/>
        </w:rPr>
        <w:t>Комитет</w:t>
      </w:r>
      <w:r>
        <w:rPr>
          <w:rFonts w:ascii="Times New Roman" w:hAnsi="Times New Roman"/>
          <w:sz w:val="28"/>
          <w:szCs w:val="28"/>
        </w:rPr>
        <w:t>а</w:t>
      </w:r>
      <w:r w:rsidRPr="00CA395F">
        <w:rPr>
          <w:rFonts w:ascii="Times New Roman" w:hAnsi="Times New Roman"/>
          <w:sz w:val="28"/>
          <w:szCs w:val="28"/>
        </w:rPr>
        <w:t xml:space="preserve"> местного самоуправления Анучинского сельсовета Каменского района Пензенской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2D0B45">
        <w:rPr>
          <w:rFonts w:ascii="Times New Roman" w:hAnsi="Times New Roman"/>
          <w:sz w:val="28"/>
          <w:szCs w:val="28"/>
        </w:rPr>
        <w:t xml:space="preserve"> </w:t>
      </w:r>
      <w:r w:rsidRPr="00F17061">
        <w:rPr>
          <w:rFonts w:ascii="Times New Roman" w:hAnsi="Times New Roman"/>
          <w:sz w:val="28"/>
          <w:szCs w:val="28"/>
        </w:rPr>
        <w:t>об уста</w:t>
      </w:r>
      <w:r>
        <w:rPr>
          <w:rFonts w:ascii="Times New Roman" w:hAnsi="Times New Roman"/>
          <w:sz w:val="28"/>
          <w:szCs w:val="28"/>
        </w:rPr>
        <w:t>новлении границ территории ТОС</w:t>
      </w:r>
      <w:r w:rsidRPr="00F17061">
        <w:rPr>
          <w:rFonts w:ascii="Times New Roman" w:hAnsi="Times New Roman"/>
          <w:sz w:val="28"/>
          <w:szCs w:val="28"/>
        </w:rPr>
        <w:t>.</w:t>
      </w:r>
    </w:p>
    <w:p w:rsidR="001C0890" w:rsidRDefault="001C0890" w:rsidP="00F170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</w:t>
      </w:r>
      <w:r w:rsidRPr="00F17061">
        <w:rPr>
          <w:rFonts w:ascii="Times New Roman" w:hAnsi="Times New Roman"/>
          <w:sz w:val="28"/>
          <w:szCs w:val="28"/>
        </w:rPr>
        <w:t xml:space="preserve"> если указанные документы не представлены </w:t>
      </w:r>
      <w:r w:rsidRPr="000C45D6">
        <w:rPr>
          <w:rFonts w:ascii="Times New Roman" w:hAnsi="Times New Roman"/>
          <w:sz w:val="28"/>
          <w:szCs w:val="28"/>
        </w:rPr>
        <w:t>уполномоченным лицом</w:t>
      </w:r>
      <w:r w:rsidRPr="00F17061">
        <w:rPr>
          <w:rFonts w:ascii="Times New Roman" w:hAnsi="Times New Roman"/>
          <w:sz w:val="28"/>
          <w:szCs w:val="28"/>
        </w:rPr>
        <w:t xml:space="preserve">, администрация </w:t>
      </w:r>
      <w:r w:rsidRPr="00F17061">
        <w:rPr>
          <w:rFonts w:ascii="Times New Roman" w:hAnsi="Times New Roman"/>
          <w:sz w:val="28"/>
          <w:szCs w:val="28"/>
          <w:lang w:eastAsia="ru-RU"/>
        </w:rPr>
        <w:t xml:space="preserve">запрашивает необходимые документы (сведения), </w:t>
      </w:r>
      <w:r w:rsidRPr="00F17061">
        <w:rPr>
          <w:rFonts w:ascii="Times New Roman" w:hAnsi="Times New Roman"/>
          <w:sz w:val="28"/>
          <w:szCs w:val="28"/>
        </w:rPr>
        <w:t>находящиеся в распоряжении у государственных органов, органов местного самоуправления, подведомственных им организаций, в порядке межведомственного взаимодействия.</w:t>
      </w:r>
      <w:r>
        <w:rPr>
          <w:rFonts w:ascii="Times New Roman" w:hAnsi="Times New Roman"/>
          <w:sz w:val="28"/>
          <w:szCs w:val="28"/>
        </w:rPr>
        <w:t>»;</w:t>
      </w:r>
    </w:p>
    <w:p w:rsidR="001C0890" w:rsidRPr="0003640C" w:rsidRDefault="001C0890" w:rsidP="002D0B45">
      <w:pPr>
        <w:pStyle w:val="ListParagraph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03640C">
        <w:rPr>
          <w:rFonts w:ascii="Times New Roman" w:hAnsi="Times New Roman"/>
          <w:sz w:val="28"/>
          <w:szCs w:val="28"/>
        </w:rPr>
        <w:t xml:space="preserve">пункт 3.6. изложить в </w:t>
      </w:r>
      <w:r>
        <w:rPr>
          <w:rFonts w:ascii="Times New Roman" w:hAnsi="Times New Roman"/>
          <w:sz w:val="28"/>
          <w:szCs w:val="28"/>
        </w:rPr>
        <w:t>следующей</w:t>
      </w:r>
      <w:r w:rsidRPr="0003640C">
        <w:rPr>
          <w:rFonts w:ascii="Times New Roman" w:hAnsi="Times New Roman"/>
          <w:sz w:val="28"/>
          <w:szCs w:val="28"/>
        </w:rPr>
        <w:t xml:space="preserve"> редакции:</w:t>
      </w:r>
    </w:p>
    <w:p w:rsidR="001C0890" w:rsidRDefault="001C0890" w:rsidP="0003640C">
      <w:pPr>
        <w:pStyle w:val="ListParagraph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«3.6. Основанием для отказа в регистрации устава ТОС являются:</w:t>
      </w:r>
    </w:p>
    <w:p w:rsidR="001C0890" w:rsidRDefault="001C0890" w:rsidP="0003640C">
      <w:pPr>
        <w:pStyle w:val="ListParagraph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нарушение установленной настоящим Положением процедуры подготовки и проведения собрания (конференции) ТОС;</w:t>
      </w:r>
    </w:p>
    <w:p w:rsidR="001C0890" w:rsidRDefault="001C0890" w:rsidP="00B17B96">
      <w:pPr>
        <w:pStyle w:val="ListParagraph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непредоставление документов, предусмотренных пунктом 3.3. настоящего Положения, за исключением документов, предоставленных </w:t>
      </w:r>
      <w:r w:rsidRPr="000C45D6">
        <w:rPr>
          <w:rFonts w:ascii="Times New Roman" w:hAnsi="Times New Roman"/>
          <w:sz w:val="28"/>
          <w:szCs w:val="28"/>
        </w:rPr>
        <w:t>уполномоченным лицом</w:t>
      </w:r>
      <w:r>
        <w:rPr>
          <w:rFonts w:ascii="Times New Roman" w:hAnsi="Times New Roman"/>
          <w:sz w:val="28"/>
          <w:szCs w:val="28"/>
        </w:rPr>
        <w:t xml:space="preserve"> по собственной инициативе.»;</w:t>
      </w:r>
    </w:p>
    <w:p w:rsidR="001C0890" w:rsidRDefault="001C0890" w:rsidP="00B17B96">
      <w:pPr>
        <w:pStyle w:val="ListParagraph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пункт 3.7 изложить в следующей редакции:</w:t>
      </w:r>
    </w:p>
    <w:p w:rsidR="001C0890" w:rsidRPr="002D0B45" w:rsidRDefault="001C0890" w:rsidP="002D0B45">
      <w:pPr>
        <w:autoSpaceDE w:val="0"/>
        <w:autoSpaceDN w:val="0"/>
        <w:adjustRightInd w:val="0"/>
        <w:spacing w:after="0" w:line="240" w:lineRule="auto"/>
        <w:ind w:right="-144" w:firstLine="568"/>
        <w:jc w:val="both"/>
        <w:rPr>
          <w:rFonts w:ascii="Times New Roman" w:hAnsi="Times New Roman"/>
          <w:sz w:val="28"/>
          <w:szCs w:val="28"/>
        </w:rPr>
      </w:pPr>
      <w:r w:rsidRPr="002D0B45">
        <w:rPr>
          <w:rFonts w:ascii="Times New Roman" w:hAnsi="Times New Roman"/>
          <w:sz w:val="28"/>
          <w:szCs w:val="28"/>
        </w:rPr>
        <w:t>«3.7. Заявление и документы, предусмотренные пунктом 3.3 настоящего Положения, рассматриваются администрацией</w:t>
      </w:r>
      <w:r w:rsidRPr="002D0B45">
        <w:rPr>
          <w:rFonts w:ascii="Times New Roman" w:hAnsi="Times New Roman"/>
          <w:i/>
        </w:rPr>
        <w:t xml:space="preserve"> </w:t>
      </w:r>
      <w:r w:rsidRPr="002D0B45">
        <w:rPr>
          <w:rFonts w:ascii="Times New Roman" w:hAnsi="Times New Roman"/>
          <w:sz w:val="28"/>
          <w:szCs w:val="28"/>
        </w:rPr>
        <w:t xml:space="preserve">в течение 30 дней. О принятом решении </w:t>
      </w:r>
      <w:r w:rsidRPr="000C45D6">
        <w:rPr>
          <w:rFonts w:ascii="Times New Roman" w:hAnsi="Times New Roman"/>
          <w:sz w:val="28"/>
          <w:szCs w:val="28"/>
        </w:rPr>
        <w:t>уполномоченное лицо</w:t>
      </w:r>
      <w:r w:rsidRPr="002D0B45">
        <w:rPr>
          <w:rFonts w:ascii="Times New Roman" w:hAnsi="Times New Roman"/>
          <w:sz w:val="28"/>
          <w:szCs w:val="28"/>
        </w:rPr>
        <w:t xml:space="preserve"> уведомляется в письменном виде в течение 5 дней со дня регистрации устава ТОС или принятия решения об отказе в регистрации устава ТОС.</w:t>
      </w:r>
      <w:r>
        <w:rPr>
          <w:rFonts w:ascii="Times New Roman" w:hAnsi="Times New Roman"/>
          <w:sz w:val="28"/>
          <w:szCs w:val="28"/>
        </w:rPr>
        <w:t>».</w:t>
      </w:r>
    </w:p>
    <w:p w:rsidR="001C0890" w:rsidRPr="00F17061" w:rsidRDefault="001C0890" w:rsidP="00481C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Pr="00F17061">
        <w:rPr>
          <w:rFonts w:ascii="Times New Roman" w:hAnsi="Times New Roman"/>
          <w:sz w:val="28"/>
          <w:szCs w:val="28"/>
          <w:lang w:eastAsia="ru-RU"/>
        </w:rPr>
        <w:t>. Настоящее решение вступа</w:t>
      </w:r>
      <w:bookmarkStart w:id="0" w:name="_GoBack"/>
      <w:bookmarkEnd w:id="0"/>
      <w:r w:rsidRPr="00F17061">
        <w:rPr>
          <w:rFonts w:ascii="Times New Roman" w:hAnsi="Times New Roman"/>
          <w:sz w:val="28"/>
          <w:szCs w:val="28"/>
          <w:lang w:eastAsia="ru-RU"/>
        </w:rPr>
        <w:t xml:space="preserve">ет в силу </w:t>
      </w:r>
      <w:r w:rsidRPr="00F17061">
        <w:rPr>
          <w:rFonts w:ascii="Times New Roman" w:hAnsi="Times New Roman"/>
          <w:sz w:val="28"/>
          <w:szCs w:val="28"/>
        </w:rPr>
        <w:t xml:space="preserve">на следующий день после дня его официального опубликования. </w:t>
      </w:r>
    </w:p>
    <w:p w:rsidR="001C0890" w:rsidRPr="00CA395F" w:rsidRDefault="001C0890" w:rsidP="005977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Pr="00F17061">
        <w:rPr>
          <w:rFonts w:ascii="Times New Roman" w:hAnsi="Times New Roman"/>
          <w:sz w:val="28"/>
          <w:szCs w:val="28"/>
          <w:lang w:eastAsia="ru-RU"/>
        </w:rPr>
        <w:t xml:space="preserve">. Опубликовать настоящее решение в </w:t>
      </w:r>
      <w:r w:rsidRPr="00CA395F">
        <w:rPr>
          <w:rFonts w:ascii="Times New Roman" w:hAnsi="Times New Roman"/>
          <w:sz w:val="28"/>
          <w:szCs w:val="28"/>
          <w:lang w:eastAsia="ru-RU"/>
        </w:rPr>
        <w:t>информационном бюллетене Анучинского сельсовета Каменского района Пензенской области «Анучинские ведомости»</w:t>
      </w:r>
    </w:p>
    <w:p w:rsidR="001C0890" w:rsidRDefault="001C0890" w:rsidP="00A85153">
      <w:pPr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Pr="00F17061">
        <w:rPr>
          <w:rFonts w:ascii="Times New Roman" w:hAnsi="Times New Roman"/>
          <w:sz w:val="28"/>
          <w:szCs w:val="28"/>
          <w:lang w:eastAsia="ru-RU"/>
        </w:rPr>
        <w:t xml:space="preserve">. Контроль за исполнением настоящего решения возложить на </w:t>
      </w:r>
      <w:r>
        <w:rPr>
          <w:rFonts w:ascii="Times New Roman" w:hAnsi="Times New Roman"/>
          <w:sz w:val="28"/>
          <w:szCs w:val="28"/>
          <w:lang w:eastAsia="ru-RU"/>
        </w:rPr>
        <w:t>Главу Анучинского сельсовета Каменсокго района Пензенской области.</w:t>
      </w:r>
    </w:p>
    <w:p w:rsidR="001C0890" w:rsidRPr="00A85153" w:rsidRDefault="001C0890" w:rsidP="00A85153">
      <w:pPr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1C0890" w:rsidRDefault="001C0890" w:rsidP="005977C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C0890" w:rsidRDefault="001C0890" w:rsidP="005977C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C0890" w:rsidRPr="00CA395F" w:rsidRDefault="001C0890" w:rsidP="005977C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A395F">
        <w:rPr>
          <w:rFonts w:ascii="Times New Roman" w:hAnsi="Times New Roman"/>
          <w:sz w:val="28"/>
          <w:szCs w:val="28"/>
          <w:lang w:eastAsia="ru-RU"/>
        </w:rPr>
        <w:t xml:space="preserve">Глава Анучинского сельсовета </w:t>
      </w:r>
    </w:p>
    <w:p w:rsidR="001C0890" w:rsidRPr="00CA395F" w:rsidRDefault="001C0890" w:rsidP="005977C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A395F">
        <w:rPr>
          <w:rFonts w:ascii="Times New Roman" w:hAnsi="Times New Roman"/>
          <w:sz w:val="28"/>
          <w:szCs w:val="28"/>
          <w:lang w:eastAsia="ru-RU"/>
        </w:rPr>
        <w:t xml:space="preserve">Каменского района Пензенской области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</w:t>
      </w:r>
      <w:r w:rsidRPr="00CA395F">
        <w:rPr>
          <w:rFonts w:ascii="Times New Roman" w:hAnsi="Times New Roman"/>
          <w:sz w:val="28"/>
          <w:szCs w:val="28"/>
          <w:lang w:eastAsia="ru-RU"/>
        </w:rPr>
        <w:t>А.Г.Финеева</w:t>
      </w:r>
    </w:p>
    <w:sectPr w:rsidR="001C0890" w:rsidRPr="00CA395F" w:rsidSect="004E57B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0890" w:rsidRDefault="001C0890" w:rsidP="005977CD">
      <w:pPr>
        <w:spacing w:after="0" w:line="240" w:lineRule="auto"/>
      </w:pPr>
      <w:r>
        <w:separator/>
      </w:r>
    </w:p>
  </w:endnote>
  <w:endnote w:type="continuationSeparator" w:id="1">
    <w:p w:rsidR="001C0890" w:rsidRDefault="001C0890" w:rsidP="00597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0890" w:rsidRDefault="001C0890" w:rsidP="005977CD">
      <w:pPr>
        <w:spacing w:after="0" w:line="240" w:lineRule="auto"/>
      </w:pPr>
      <w:r>
        <w:separator/>
      </w:r>
    </w:p>
  </w:footnote>
  <w:footnote w:type="continuationSeparator" w:id="1">
    <w:p w:rsidR="001C0890" w:rsidRDefault="001C0890" w:rsidP="005977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858FB"/>
    <w:multiLevelType w:val="hybridMultilevel"/>
    <w:tmpl w:val="09A8B2CA"/>
    <w:lvl w:ilvl="0" w:tplc="5DBC4D8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579232F8"/>
    <w:multiLevelType w:val="hybridMultilevel"/>
    <w:tmpl w:val="216A24A4"/>
    <w:lvl w:ilvl="0" w:tplc="C3345576">
      <w:start w:val="1"/>
      <w:numFmt w:val="decimal"/>
      <w:lvlText w:val="%1."/>
      <w:lvlJc w:val="left"/>
      <w:pPr>
        <w:ind w:left="1717" w:hanging="10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630E5F70"/>
    <w:multiLevelType w:val="hybridMultilevel"/>
    <w:tmpl w:val="E26264F2"/>
    <w:lvl w:ilvl="0" w:tplc="AB0096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4CB1EE2"/>
    <w:multiLevelType w:val="hybridMultilevel"/>
    <w:tmpl w:val="F308011E"/>
    <w:lvl w:ilvl="0" w:tplc="04F44B8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6B0271C6"/>
    <w:multiLevelType w:val="hybridMultilevel"/>
    <w:tmpl w:val="294CC384"/>
    <w:lvl w:ilvl="0" w:tplc="D09EF75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C483033"/>
    <w:multiLevelType w:val="hybridMultilevel"/>
    <w:tmpl w:val="468866C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5616"/>
    <w:rsid w:val="0003640C"/>
    <w:rsid w:val="00037390"/>
    <w:rsid w:val="00037FF6"/>
    <w:rsid w:val="000427E0"/>
    <w:rsid w:val="00073805"/>
    <w:rsid w:val="000C167F"/>
    <w:rsid w:val="000C45D6"/>
    <w:rsid w:val="000C45DC"/>
    <w:rsid w:val="000D56D4"/>
    <w:rsid w:val="001171A5"/>
    <w:rsid w:val="001610CC"/>
    <w:rsid w:val="00186941"/>
    <w:rsid w:val="00197CAB"/>
    <w:rsid w:val="001A135E"/>
    <w:rsid w:val="001C0890"/>
    <w:rsid w:val="001C2F0D"/>
    <w:rsid w:val="001D489A"/>
    <w:rsid w:val="001E44E3"/>
    <w:rsid w:val="00214E74"/>
    <w:rsid w:val="00223B37"/>
    <w:rsid w:val="00262902"/>
    <w:rsid w:val="0028441E"/>
    <w:rsid w:val="002B1370"/>
    <w:rsid w:val="002D0B45"/>
    <w:rsid w:val="00301753"/>
    <w:rsid w:val="003053C5"/>
    <w:rsid w:val="00337379"/>
    <w:rsid w:val="00352F99"/>
    <w:rsid w:val="0035716E"/>
    <w:rsid w:val="0036234F"/>
    <w:rsid w:val="003836B6"/>
    <w:rsid w:val="00397E91"/>
    <w:rsid w:val="003D4AB4"/>
    <w:rsid w:val="003F1663"/>
    <w:rsid w:val="003F1A00"/>
    <w:rsid w:val="003F266A"/>
    <w:rsid w:val="00452850"/>
    <w:rsid w:val="00466466"/>
    <w:rsid w:val="00481CB9"/>
    <w:rsid w:val="00484FEB"/>
    <w:rsid w:val="004D5616"/>
    <w:rsid w:val="004E1A7C"/>
    <w:rsid w:val="004E57B8"/>
    <w:rsid w:val="005171FB"/>
    <w:rsid w:val="0053027D"/>
    <w:rsid w:val="00540B97"/>
    <w:rsid w:val="005977CD"/>
    <w:rsid w:val="005A6C25"/>
    <w:rsid w:val="005D6E1A"/>
    <w:rsid w:val="00600AF1"/>
    <w:rsid w:val="00680381"/>
    <w:rsid w:val="0068153B"/>
    <w:rsid w:val="0068691E"/>
    <w:rsid w:val="006A3E8E"/>
    <w:rsid w:val="00714E98"/>
    <w:rsid w:val="00755FE4"/>
    <w:rsid w:val="0077154A"/>
    <w:rsid w:val="00771A0C"/>
    <w:rsid w:val="007F6DE4"/>
    <w:rsid w:val="00806D39"/>
    <w:rsid w:val="00811FC2"/>
    <w:rsid w:val="00843D9C"/>
    <w:rsid w:val="00845672"/>
    <w:rsid w:val="00855427"/>
    <w:rsid w:val="00870665"/>
    <w:rsid w:val="00875DC3"/>
    <w:rsid w:val="00880164"/>
    <w:rsid w:val="008905AF"/>
    <w:rsid w:val="008C23A4"/>
    <w:rsid w:val="008C68BF"/>
    <w:rsid w:val="008E3B00"/>
    <w:rsid w:val="00922809"/>
    <w:rsid w:val="00936D4F"/>
    <w:rsid w:val="0095471F"/>
    <w:rsid w:val="009575B3"/>
    <w:rsid w:val="00964802"/>
    <w:rsid w:val="009D0C4C"/>
    <w:rsid w:val="009F5E0E"/>
    <w:rsid w:val="00A67CB7"/>
    <w:rsid w:val="00A85153"/>
    <w:rsid w:val="00A96246"/>
    <w:rsid w:val="00AC0207"/>
    <w:rsid w:val="00AC546E"/>
    <w:rsid w:val="00AF078D"/>
    <w:rsid w:val="00B12C21"/>
    <w:rsid w:val="00B17B96"/>
    <w:rsid w:val="00B3286B"/>
    <w:rsid w:val="00B458BB"/>
    <w:rsid w:val="00B472AD"/>
    <w:rsid w:val="00B51695"/>
    <w:rsid w:val="00B63534"/>
    <w:rsid w:val="00BB2E40"/>
    <w:rsid w:val="00BB7363"/>
    <w:rsid w:val="00C30576"/>
    <w:rsid w:val="00C323C1"/>
    <w:rsid w:val="00C46067"/>
    <w:rsid w:val="00C50364"/>
    <w:rsid w:val="00C65291"/>
    <w:rsid w:val="00C75427"/>
    <w:rsid w:val="00CA218E"/>
    <w:rsid w:val="00CA395F"/>
    <w:rsid w:val="00CA7108"/>
    <w:rsid w:val="00CD1A9B"/>
    <w:rsid w:val="00CD4559"/>
    <w:rsid w:val="00D12B29"/>
    <w:rsid w:val="00D17105"/>
    <w:rsid w:val="00D54ABF"/>
    <w:rsid w:val="00D94E05"/>
    <w:rsid w:val="00DD27B6"/>
    <w:rsid w:val="00DD5602"/>
    <w:rsid w:val="00DD6CD4"/>
    <w:rsid w:val="00DE4464"/>
    <w:rsid w:val="00DF3D5F"/>
    <w:rsid w:val="00E028E4"/>
    <w:rsid w:val="00E3028B"/>
    <w:rsid w:val="00E352C6"/>
    <w:rsid w:val="00E531E2"/>
    <w:rsid w:val="00E55E4F"/>
    <w:rsid w:val="00F106EE"/>
    <w:rsid w:val="00F17061"/>
    <w:rsid w:val="00F503F6"/>
    <w:rsid w:val="00F645CA"/>
    <w:rsid w:val="00F977EC"/>
    <w:rsid w:val="00FA5039"/>
    <w:rsid w:val="00FB7092"/>
    <w:rsid w:val="00FE5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C21"/>
    <w:pPr>
      <w:spacing w:after="200" w:line="276" w:lineRule="auto"/>
    </w:pPr>
    <w:rPr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CA395F"/>
    <w:pPr>
      <w:keepNext/>
      <w:widowControl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B7092"/>
    <w:rPr>
      <w:rFonts w:ascii="Cambria" w:hAnsi="Cambria" w:cs="Times New Roman"/>
      <w:b/>
      <w:bCs/>
      <w:sz w:val="26"/>
      <w:szCs w:val="26"/>
      <w:lang w:eastAsia="en-US"/>
    </w:rPr>
  </w:style>
  <w:style w:type="character" w:styleId="Hyperlink">
    <w:name w:val="Hyperlink"/>
    <w:basedOn w:val="DefaultParagraphFont"/>
    <w:uiPriority w:val="99"/>
    <w:semiHidden/>
    <w:rsid w:val="004D5616"/>
    <w:rPr>
      <w:rFonts w:cs="Times New Roman"/>
      <w:color w:val="0000FF"/>
      <w:u w:val="none"/>
      <w:effect w:val="none"/>
    </w:rPr>
  </w:style>
  <w:style w:type="paragraph" w:customStyle="1" w:styleId="Title">
    <w:name w:val="Title!Название НПА"/>
    <w:basedOn w:val="Normal"/>
    <w:uiPriority w:val="99"/>
    <w:rsid w:val="004D561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5977CD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806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6D39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E352C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352C6"/>
    <w:rPr>
      <w:rFonts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DF3D5F"/>
    <w:pPr>
      <w:ind w:left="720"/>
      <w:contextualSpacing/>
    </w:pPr>
  </w:style>
  <w:style w:type="paragraph" w:customStyle="1" w:styleId="ConsNormal">
    <w:name w:val="ConsNormal"/>
    <w:uiPriority w:val="99"/>
    <w:rsid w:val="0036234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989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7671;fld=134;dst=10115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011;n=53841;fld=134;dst=10095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3</Pages>
  <Words>766</Words>
  <Characters>4371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439-1</dc:creator>
  <cp:keywords/>
  <dc:description/>
  <cp:lastModifiedBy>anuchino</cp:lastModifiedBy>
  <cp:revision>8</cp:revision>
  <cp:lastPrinted>2020-02-19T13:32:00Z</cp:lastPrinted>
  <dcterms:created xsi:type="dcterms:W3CDTF">2020-01-27T08:30:00Z</dcterms:created>
  <dcterms:modified xsi:type="dcterms:W3CDTF">2020-02-19T13:32:00Z</dcterms:modified>
</cp:coreProperties>
</file>